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7BB724" w14:textId="77777777" w:rsidR="00946E5A" w:rsidRPr="008339A4" w:rsidRDefault="00946E5A" w:rsidP="00946E5A">
      <w:pPr>
        <w:widowControl w:val="0"/>
        <w:autoSpaceDE w:val="0"/>
        <w:autoSpaceDN w:val="0"/>
        <w:spacing w:after="0" w:line="240" w:lineRule="auto"/>
        <w:ind w:right="282"/>
        <w:jc w:val="center"/>
        <w:outlineLvl w:val="0"/>
        <w:rPr>
          <w:rFonts w:ascii="HelveticaNowText Regular" w:eastAsia="Arial" w:hAnsi="HelveticaNowText Regular" w:cs="HelveticaNowText Regular"/>
          <w:b/>
          <w:bCs/>
          <w:spacing w:val="-2"/>
          <w:kern w:val="0"/>
          <w:sz w:val="26"/>
          <w:szCs w:val="26"/>
          <w:u w:val="single"/>
          <w:lang w:val="es-ES"/>
          <w14:ligatures w14:val="none"/>
        </w:rPr>
      </w:pPr>
      <w:bookmarkStart w:id="0" w:name="_Toc191646676"/>
      <w:bookmarkStart w:id="1" w:name="_Toc127438717"/>
      <w:r w:rsidRPr="008339A4">
        <w:rPr>
          <w:rFonts w:ascii="HelveticaNowText Regular" w:eastAsia="Arial" w:hAnsi="HelveticaNowText Regular" w:cs="HelveticaNowText Regular"/>
          <w:b/>
          <w:bCs/>
          <w:spacing w:val="-2"/>
          <w:kern w:val="0"/>
          <w:sz w:val="26"/>
          <w:szCs w:val="26"/>
          <w:u w:val="single"/>
          <w:lang w:val="es-ES"/>
          <w14:ligatures w14:val="none"/>
        </w:rPr>
        <w:t>ANEXOS</w:t>
      </w:r>
      <w:bookmarkEnd w:id="0"/>
    </w:p>
    <w:p w14:paraId="5E2D9460" w14:textId="77777777" w:rsidR="00946E5A" w:rsidRPr="008339A4" w:rsidRDefault="00946E5A" w:rsidP="00946E5A">
      <w:pPr>
        <w:widowControl w:val="0"/>
        <w:autoSpaceDE w:val="0"/>
        <w:autoSpaceDN w:val="0"/>
        <w:spacing w:after="0" w:line="240" w:lineRule="auto"/>
        <w:ind w:right="282"/>
        <w:jc w:val="center"/>
        <w:outlineLvl w:val="0"/>
        <w:rPr>
          <w:rFonts w:ascii="HelveticaNowText Regular" w:eastAsia="Arial" w:hAnsi="HelveticaNowText Regular" w:cs="HelveticaNowText Regular"/>
          <w:b/>
          <w:bCs/>
          <w:spacing w:val="-2"/>
          <w:kern w:val="0"/>
          <w:sz w:val="26"/>
          <w:szCs w:val="26"/>
          <w:u w:val="single"/>
          <w:lang w:val="es-ES"/>
          <w14:ligatures w14:val="none"/>
        </w:rPr>
      </w:pPr>
      <w:r w:rsidRPr="008339A4">
        <w:rPr>
          <w:rFonts w:ascii="HelveticaNowText Regular" w:eastAsia="Arial" w:hAnsi="HelveticaNowText Regular" w:cs="HelveticaNowText Regular"/>
          <w:b/>
          <w:bCs/>
          <w:spacing w:val="-2"/>
          <w:kern w:val="0"/>
          <w:sz w:val="26"/>
          <w:szCs w:val="26"/>
          <w:u w:val="single"/>
          <w:lang w:val="es-ES"/>
          <w14:ligatures w14:val="none"/>
        </w:rPr>
        <w:br/>
      </w:r>
      <w:bookmarkStart w:id="2" w:name="_Toc191646677"/>
      <w:r w:rsidRPr="008339A4">
        <w:rPr>
          <w:rFonts w:ascii="HelveticaNowText Regular" w:eastAsia="Arial" w:hAnsi="HelveticaNowText Regular" w:cs="HelveticaNowText Regular"/>
          <w:b/>
          <w:bCs/>
          <w:spacing w:val="-2"/>
          <w:kern w:val="0"/>
          <w:sz w:val="26"/>
          <w:szCs w:val="26"/>
          <w:u w:val="single"/>
          <w:lang w:val="es-ES"/>
          <w14:ligatures w14:val="none"/>
        </w:rPr>
        <w:t>Pliego de Cláusulas Administrativas Particulare</w:t>
      </w:r>
      <w:bookmarkEnd w:id="2"/>
      <w:r w:rsidRPr="008339A4">
        <w:rPr>
          <w:rFonts w:ascii="HelveticaNowText Regular" w:eastAsia="Arial" w:hAnsi="HelveticaNowText Regular" w:cs="HelveticaNowText Regular"/>
          <w:b/>
          <w:bCs/>
          <w:spacing w:val="-2"/>
          <w:kern w:val="0"/>
          <w:sz w:val="26"/>
          <w:szCs w:val="26"/>
          <w:u w:val="single"/>
          <w:lang w:val="es-ES"/>
          <w14:ligatures w14:val="none"/>
        </w:rPr>
        <w:t>s</w:t>
      </w:r>
    </w:p>
    <w:p w14:paraId="15A21ED7" w14:textId="77777777" w:rsidR="008B32B0" w:rsidRPr="008339A4" w:rsidRDefault="008B32B0" w:rsidP="00946E5A">
      <w:pPr>
        <w:widowControl w:val="0"/>
        <w:autoSpaceDE w:val="0"/>
        <w:autoSpaceDN w:val="0"/>
        <w:spacing w:after="0" w:line="240" w:lineRule="auto"/>
        <w:ind w:right="282"/>
        <w:jc w:val="center"/>
        <w:outlineLvl w:val="0"/>
        <w:rPr>
          <w:rFonts w:ascii="HelveticaNowText Regular" w:eastAsia="Arial" w:hAnsi="HelveticaNowText Regular" w:cs="HelveticaNowText Regular"/>
          <w:b/>
          <w:bCs/>
          <w:spacing w:val="-2"/>
          <w:kern w:val="0"/>
          <w:sz w:val="26"/>
          <w:szCs w:val="26"/>
          <w:u w:val="single"/>
          <w:lang w:val="es-ES"/>
          <w14:ligatures w14:val="none"/>
        </w:rPr>
      </w:pPr>
    </w:p>
    <w:p w14:paraId="0785CA2B" w14:textId="77777777" w:rsidR="008B32B0" w:rsidRPr="008339A4" w:rsidRDefault="008B32B0" w:rsidP="001B7A3D">
      <w:pPr>
        <w:pStyle w:val="Ttulo3"/>
        <w:keepNext w:val="0"/>
        <w:keepLines w:val="0"/>
        <w:widowControl w:val="0"/>
        <w:autoSpaceDE w:val="0"/>
        <w:autoSpaceDN w:val="0"/>
        <w:spacing w:before="0" w:after="0" w:line="240" w:lineRule="auto"/>
        <w:ind w:left="424"/>
        <w:jc w:val="center"/>
        <w:rPr>
          <w:rFonts w:ascii="HelveticaNowText Regular" w:eastAsia="Arial" w:hAnsi="HelveticaNowText Regular" w:cs="HelveticaNowText Regular"/>
          <w:b/>
          <w:bCs/>
          <w:color w:val="00B050"/>
          <w:kern w:val="0"/>
          <w:sz w:val="26"/>
          <w:szCs w:val="26"/>
          <w:u w:val="single"/>
          <w:lang w:val="es-ES"/>
          <w14:ligatures w14:val="none"/>
        </w:rPr>
      </w:pPr>
      <w:bookmarkStart w:id="3" w:name="_Toc191646672"/>
      <w:r w:rsidRPr="008339A4">
        <w:rPr>
          <w:rFonts w:ascii="HelveticaNowText Regular" w:eastAsia="Arial" w:hAnsi="HelveticaNowText Regular" w:cs="HelveticaNowText Regular"/>
          <w:b/>
          <w:bCs/>
          <w:color w:val="00B050"/>
          <w:kern w:val="0"/>
          <w:sz w:val="26"/>
          <w:szCs w:val="26"/>
          <w:u w:val="single"/>
          <w:lang w:val="es-ES"/>
          <w14:ligatures w14:val="none"/>
        </w:rPr>
        <w:t>IDENTIFICACIÓN DE ANEXOS:</w:t>
      </w:r>
      <w:bookmarkEnd w:id="3"/>
    </w:p>
    <w:p w14:paraId="32A97F9B" w14:textId="77777777" w:rsidR="008B32B0" w:rsidRPr="00493B13" w:rsidRDefault="008B32B0" w:rsidP="001B7A3D">
      <w:pPr>
        <w:pStyle w:val="Ttulo3"/>
        <w:keepNext w:val="0"/>
        <w:keepLines w:val="0"/>
        <w:widowControl w:val="0"/>
        <w:autoSpaceDE w:val="0"/>
        <w:autoSpaceDN w:val="0"/>
        <w:spacing w:before="0" w:after="0" w:line="240" w:lineRule="auto"/>
        <w:ind w:left="424"/>
        <w:jc w:val="center"/>
        <w:rPr>
          <w:rFonts w:ascii="HelveticaNowText Regular" w:eastAsia="Arial" w:hAnsi="HelveticaNowText Regular" w:cs="HelveticaNowText Regular"/>
          <w:b/>
          <w:bCs/>
          <w:color w:val="00B050"/>
          <w:kern w:val="0"/>
          <w:sz w:val="24"/>
          <w:szCs w:val="24"/>
          <w:u w:val="single"/>
          <w:lang w:val="es-ES"/>
          <w14:ligatures w14:val="none"/>
        </w:rPr>
      </w:pPr>
    </w:p>
    <w:p w14:paraId="2B9128B0" w14:textId="77777777" w:rsidR="008B32B0" w:rsidRPr="00493B13" w:rsidRDefault="008B32B0" w:rsidP="008B32B0">
      <w:pPr>
        <w:pStyle w:val="Textoindependiente"/>
        <w:rPr>
          <w:rFonts w:ascii="HelveticaNowText Regular" w:hAnsi="HelveticaNowText Regular" w:cs="HelveticaNowText Regular"/>
          <w:b/>
          <w:sz w:val="20"/>
        </w:rPr>
      </w:pPr>
    </w:p>
    <w:p w14:paraId="7AD2B76F" w14:textId="77777777" w:rsidR="008B32B0" w:rsidRPr="00493B13" w:rsidRDefault="008B32B0" w:rsidP="00456D8B">
      <w:pPr>
        <w:pStyle w:val="Textoindependiente"/>
        <w:tabs>
          <w:tab w:val="left" w:pos="7513"/>
          <w:tab w:val="left" w:pos="10065"/>
        </w:tabs>
        <w:spacing w:before="36" w:line="480" w:lineRule="auto"/>
        <w:ind w:left="142" w:right="955"/>
        <w:jc w:val="both"/>
        <w:rPr>
          <w:rFonts w:ascii="HelveticaNowText Regular" w:hAnsi="HelveticaNowText Regular" w:cs="HelveticaNowText Regular"/>
          <w:b/>
          <w:sz w:val="20"/>
          <w:szCs w:val="20"/>
        </w:rPr>
      </w:pPr>
      <w:r w:rsidRPr="00493B13">
        <w:rPr>
          <w:rFonts w:ascii="HelveticaNowText Regular" w:hAnsi="HelveticaNowText Regular" w:cs="HelveticaNowText Regular"/>
          <w:b/>
          <w:sz w:val="20"/>
          <w:szCs w:val="20"/>
        </w:rPr>
        <w:t xml:space="preserve">ANEXO I.- </w:t>
      </w:r>
      <w:r w:rsidRPr="00493B13">
        <w:rPr>
          <w:rFonts w:ascii="HelveticaNowText Regular" w:hAnsi="HelveticaNowText Regular" w:cs="HelveticaNowText Regular"/>
          <w:bCs/>
          <w:sz w:val="20"/>
          <w:szCs w:val="20"/>
        </w:rPr>
        <w:t>DECLARACIÓN RESPONSABLE</w:t>
      </w:r>
      <w:r w:rsidRPr="00493B13">
        <w:rPr>
          <w:rFonts w:ascii="HelveticaNowText Regular" w:hAnsi="HelveticaNowText Regular" w:cs="HelveticaNowText Regular"/>
          <w:b/>
          <w:sz w:val="20"/>
          <w:szCs w:val="20"/>
        </w:rPr>
        <w:t xml:space="preserve"> </w:t>
      </w:r>
      <w:r w:rsidRPr="00493B13">
        <w:rPr>
          <w:rFonts w:ascii="HelveticaNowText Regular" w:hAnsi="HelveticaNowText Regular" w:cs="HelveticaNowText Regular"/>
          <w:bCs/>
          <w:sz w:val="20"/>
          <w:szCs w:val="20"/>
          <w:u w:val="single"/>
        </w:rPr>
        <w:t>(SOBRE ELECTRÓNICO A)</w:t>
      </w:r>
      <w:r w:rsidRPr="00493B13">
        <w:rPr>
          <w:rFonts w:ascii="HelveticaNowText Regular" w:hAnsi="HelveticaNowText Regular" w:cs="HelveticaNowText Regular"/>
          <w:b/>
          <w:sz w:val="20"/>
          <w:szCs w:val="20"/>
        </w:rPr>
        <w:t xml:space="preserve"> </w:t>
      </w:r>
    </w:p>
    <w:p w14:paraId="00D412D1" w14:textId="77777777" w:rsidR="00AB4A67" w:rsidRPr="00493B13" w:rsidRDefault="008B32B0" w:rsidP="00456D8B">
      <w:pPr>
        <w:pStyle w:val="Textoindependiente"/>
        <w:tabs>
          <w:tab w:val="left" w:pos="10065"/>
        </w:tabs>
        <w:spacing w:before="36" w:line="480" w:lineRule="auto"/>
        <w:ind w:left="142" w:right="955"/>
        <w:jc w:val="both"/>
        <w:rPr>
          <w:rFonts w:ascii="HelveticaNowText Regular" w:hAnsi="HelveticaNowText Regular" w:cs="HelveticaNowText Regular"/>
          <w:b/>
          <w:sz w:val="20"/>
          <w:szCs w:val="20"/>
        </w:rPr>
      </w:pPr>
      <w:r w:rsidRPr="00493B13">
        <w:rPr>
          <w:rFonts w:ascii="HelveticaNowText Regular" w:hAnsi="HelveticaNowText Regular" w:cs="HelveticaNowText Regular"/>
          <w:b/>
          <w:sz w:val="20"/>
          <w:szCs w:val="20"/>
        </w:rPr>
        <w:t xml:space="preserve">ANEXO II.- </w:t>
      </w:r>
      <w:r w:rsidRPr="00493B13">
        <w:rPr>
          <w:rFonts w:ascii="HelveticaNowText Regular" w:hAnsi="HelveticaNowText Regular" w:cs="HelveticaNowText Regular"/>
          <w:bCs/>
          <w:sz w:val="20"/>
          <w:szCs w:val="20"/>
        </w:rPr>
        <w:t>DECLARACIÓN RESPONSABLE CONCURRENCIA O NO EN UTE</w:t>
      </w:r>
      <w:r w:rsidRPr="00493B13">
        <w:rPr>
          <w:rFonts w:ascii="HelveticaNowText Regular" w:hAnsi="HelveticaNowText Regular" w:cs="HelveticaNowText Regular"/>
          <w:b/>
          <w:sz w:val="20"/>
          <w:szCs w:val="20"/>
        </w:rPr>
        <w:t xml:space="preserve"> </w:t>
      </w:r>
    </w:p>
    <w:p w14:paraId="62E28835" w14:textId="77777777" w:rsidR="008B32B0" w:rsidRDefault="008B32B0" w:rsidP="00456D8B">
      <w:pPr>
        <w:pStyle w:val="Textoindependiente"/>
        <w:tabs>
          <w:tab w:val="left" w:pos="10065"/>
        </w:tabs>
        <w:spacing w:before="36" w:line="480" w:lineRule="auto"/>
        <w:ind w:left="142" w:right="955"/>
        <w:jc w:val="both"/>
        <w:rPr>
          <w:rFonts w:ascii="HelveticaNowText Regular" w:hAnsi="HelveticaNowText Regular" w:cs="HelveticaNowText Regular"/>
          <w:bCs/>
          <w:sz w:val="20"/>
          <w:szCs w:val="20"/>
          <w:u w:val="single"/>
        </w:rPr>
      </w:pPr>
      <w:r w:rsidRPr="00493B13">
        <w:rPr>
          <w:rFonts w:ascii="HelveticaNowText Regular" w:hAnsi="HelveticaNowText Regular" w:cs="HelveticaNowText Regular"/>
          <w:b/>
          <w:sz w:val="20"/>
          <w:szCs w:val="20"/>
        </w:rPr>
        <w:t>(</w:t>
      </w:r>
      <w:r w:rsidRPr="00493B13">
        <w:rPr>
          <w:rFonts w:ascii="HelveticaNowText Regular" w:hAnsi="HelveticaNowText Regular" w:cs="HelveticaNowText Regular"/>
          <w:bCs/>
          <w:sz w:val="20"/>
          <w:szCs w:val="20"/>
          <w:u w:val="single"/>
        </w:rPr>
        <w:t>SOBRE ELECTRÓNICO A)</w:t>
      </w:r>
    </w:p>
    <w:p w14:paraId="37318059" w14:textId="77777777" w:rsidR="009E6ECD" w:rsidRPr="00493B13" w:rsidRDefault="009E6ECD" w:rsidP="009E6ECD">
      <w:pPr>
        <w:pStyle w:val="Textoindependiente"/>
        <w:tabs>
          <w:tab w:val="left" w:pos="10065"/>
        </w:tabs>
        <w:spacing w:before="36" w:line="480" w:lineRule="auto"/>
        <w:ind w:left="142" w:right="955"/>
        <w:jc w:val="both"/>
        <w:rPr>
          <w:rFonts w:ascii="HelveticaNowText Regular" w:hAnsi="HelveticaNowText Regular" w:cs="HelveticaNowText Regular"/>
          <w:b/>
          <w:sz w:val="20"/>
          <w:szCs w:val="20"/>
        </w:rPr>
      </w:pPr>
      <w:r>
        <w:rPr>
          <w:rFonts w:ascii="HelveticaNowText Regular" w:hAnsi="HelveticaNowText Regular" w:cs="HelveticaNowText Regular"/>
          <w:b/>
          <w:sz w:val="20"/>
          <w:szCs w:val="20"/>
        </w:rPr>
        <w:t xml:space="preserve">FORMULARIO CTF27 </w:t>
      </w:r>
      <w:r w:rsidRPr="009E6ECD">
        <w:rPr>
          <w:rFonts w:ascii="HelveticaNowText Regular" w:hAnsi="HelveticaNowText Regular" w:cs="HelveticaNowText Regular"/>
          <w:bCs/>
          <w:sz w:val="20"/>
          <w:szCs w:val="20"/>
        </w:rPr>
        <w:t>DECLARACIÓN RESPONABLE ASISTENCIA SANITARIA</w:t>
      </w:r>
      <w:r>
        <w:rPr>
          <w:rFonts w:ascii="HelveticaNowText Regular" w:hAnsi="HelveticaNowText Regular" w:cs="HelveticaNowText Regular"/>
          <w:bCs/>
          <w:sz w:val="20"/>
          <w:szCs w:val="20"/>
        </w:rPr>
        <w:t xml:space="preserve"> </w:t>
      </w:r>
      <w:r w:rsidRPr="00493B13">
        <w:rPr>
          <w:rFonts w:ascii="HelveticaNowText Regular" w:hAnsi="HelveticaNowText Regular" w:cs="HelveticaNowText Regular"/>
          <w:bCs/>
          <w:sz w:val="20"/>
          <w:szCs w:val="20"/>
          <w:u w:val="single"/>
        </w:rPr>
        <w:t>(SOBRE ELECTRÓNICO A)</w:t>
      </w:r>
    </w:p>
    <w:p w14:paraId="102E9F01" w14:textId="77777777" w:rsidR="009E6ECD" w:rsidRPr="00493B13" w:rsidRDefault="009E6ECD" w:rsidP="009E6ECD">
      <w:pPr>
        <w:pStyle w:val="Textoindependiente"/>
        <w:tabs>
          <w:tab w:val="left" w:pos="10065"/>
        </w:tabs>
        <w:spacing w:before="36" w:line="480" w:lineRule="auto"/>
        <w:ind w:left="142" w:right="955"/>
        <w:jc w:val="both"/>
        <w:rPr>
          <w:rFonts w:ascii="HelveticaNowText Regular" w:hAnsi="HelveticaNowText Regular" w:cs="HelveticaNowText Regular"/>
          <w:b/>
          <w:sz w:val="20"/>
          <w:szCs w:val="20"/>
        </w:rPr>
      </w:pPr>
      <w:r>
        <w:rPr>
          <w:rFonts w:ascii="HelveticaNowText Regular" w:hAnsi="HelveticaNowText Regular" w:cs="HelveticaNowText Regular"/>
          <w:b/>
          <w:sz w:val="20"/>
          <w:szCs w:val="20"/>
        </w:rPr>
        <w:t xml:space="preserve">ANEXO III.2 </w:t>
      </w:r>
      <w:r w:rsidRPr="009E6ECD">
        <w:rPr>
          <w:rFonts w:ascii="HelveticaNowText Regular" w:hAnsi="HelveticaNowText Regular" w:cs="HelveticaNowText Regular"/>
          <w:bCs/>
          <w:sz w:val="20"/>
          <w:szCs w:val="20"/>
        </w:rPr>
        <w:t>ADSCRIPCION MEDIOS MATERIALES Y/O PERSONALES</w:t>
      </w:r>
      <w:r>
        <w:rPr>
          <w:rFonts w:ascii="HelveticaNowText Regular" w:hAnsi="HelveticaNowText Regular" w:cs="HelveticaNowText Regular"/>
          <w:bCs/>
          <w:sz w:val="20"/>
          <w:szCs w:val="20"/>
        </w:rPr>
        <w:t xml:space="preserve"> </w:t>
      </w:r>
      <w:r w:rsidRPr="00493B13">
        <w:rPr>
          <w:rFonts w:ascii="HelveticaNowText Regular" w:hAnsi="HelveticaNowText Regular" w:cs="HelveticaNowText Regular"/>
          <w:bCs/>
          <w:sz w:val="20"/>
          <w:szCs w:val="20"/>
          <w:u w:val="single"/>
        </w:rPr>
        <w:t>(SOBRE ELECTRÓNICO A)</w:t>
      </w:r>
    </w:p>
    <w:p w14:paraId="27904082" w14:textId="77777777" w:rsidR="008B32B0" w:rsidRPr="00493B13" w:rsidRDefault="008B32B0" w:rsidP="00456D8B">
      <w:pPr>
        <w:pStyle w:val="Textoindependiente"/>
        <w:tabs>
          <w:tab w:val="left" w:pos="10065"/>
        </w:tabs>
        <w:spacing w:before="36" w:line="480" w:lineRule="auto"/>
        <w:ind w:left="142" w:right="955"/>
        <w:jc w:val="both"/>
        <w:rPr>
          <w:rFonts w:ascii="HelveticaNowText Regular" w:hAnsi="HelveticaNowText Regular" w:cs="HelveticaNowText Regular"/>
          <w:b/>
          <w:sz w:val="20"/>
          <w:szCs w:val="20"/>
        </w:rPr>
      </w:pPr>
      <w:r w:rsidRPr="00493B13">
        <w:rPr>
          <w:rFonts w:ascii="HelveticaNowText Regular" w:hAnsi="HelveticaNowText Regular" w:cs="HelveticaNowText Regular"/>
          <w:b/>
          <w:sz w:val="20"/>
          <w:szCs w:val="20"/>
        </w:rPr>
        <w:t xml:space="preserve">ANEXO III.- </w:t>
      </w:r>
      <w:r w:rsidRPr="00493B13">
        <w:rPr>
          <w:rFonts w:ascii="HelveticaNowText Regular" w:hAnsi="HelveticaNowText Regular" w:cs="HelveticaNowText Regular"/>
          <w:bCs/>
          <w:sz w:val="20"/>
          <w:szCs w:val="20"/>
        </w:rPr>
        <w:t>INSTRUCCIONES CUMPLIMENTACIÓN DEUC</w:t>
      </w:r>
      <w:r w:rsidRPr="00493B13">
        <w:rPr>
          <w:rFonts w:ascii="HelveticaNowText Regular" w:hAnsi="HelveticaNowText Regular" w:cs="HelveticaNowText Regular"/>
          <w:b/>
          <w:sz w:val="20"/>
          <w:szCs w:val="20"/>
        </w:rPr>
        <w:t xml:space="preserve"> </w:t>
      </w:r>
      <w:r w:rsidRPr="00493B13">
        <w:rPr>
          <w:rFonts w:ascii="HelveticaNowText Regular" w:hAnsi="HelveticaNowText Regular" w:cs="HelveticaNowText Regular"/>
          <w:bCs/>
          <w:sz w:val="20"/>
          <w:szCs w:val="20"/>
          <w:u w:val="single"/>
        </w:rPr>
        <w:t>(SOBRE ELECTRÓNICO A)</w:t>
      </w:r>
    </w:p>
    <w:p w14:paraId="0FA1395D" w14:textId="77777777" w:rsidR="00AB4A67" w:rsidRPr="00493B13" w:rsidRDefault="008B32B0" w:rsidP="00456D8B">
      <w:pPr>
        <w:pStyle w:val="Textoindependiente"/>
        <w:tabs>
          <w:tab w:val="left" w:pos="10065"/>
        </w:tabs>
        <w:spacing w:before="36" w:line="480" w:lineRule="auto"/>
        <w:ind w:left="142" w:right="955"/>
        <w:jc w:val="both"/>
        <w:rPr>
          <w:rFonts w:ascii="HelveticaNowText Regular" w:hAnsi="HelveticaNowText Regular" w:cs="HelveticaNowText Regular"/>
          <w:b/>
          <w:sz w:val="20"/>
          <w:szCs w:val="20"/>
        </w:rPr>
      </w:pPr>
      <w:r w:rsidRPr="00493B13">
        <w:rPr>
          <w:rFonts w:ascii="HelveticaNowText Regular" w:hAnsi="HelveticaNowText Regular" w:cs="HelveticaNowText Regular"/>
          <w:b/>
          <w:sz w:val="20"/>
          <w:szCs w:val="20"/>
        </w:rPr>
        <w:t xml:space="preserve">ANEXO IV.- </w:t>
      </w:r>
      <w:r w:rsidRPr="00493B13">
        <w:rPr>
          <w:rFonts w:ascii="HelveticaNowText Regular" w:hAnsi="HelveticaNowText Regular" w:cs="HelveticaNowText Regular"/>
          <w:bCs/>
          <w:sz w:val="20"/>
          <w:szCs w:val="20"/>
        </w:rPr>
        <w:t>CRITERIOS EVALUABLES DE FORMA AUTOMÁTICA</w:t>
      </w:r>
      <w:r w:rsidRPr="00493B13">
        <w:rPr>
          <w:rFonts w:ascii="HelveticaNowText Regular" w:hAnsi="HelveticaNowText Regular" w:cs="HelveticaNowText Regular"/>
          <w:b/>
          <w:sz w:val="20"/>
          <w:szCs w:val="20"/>
        </w:rPr>
        <w:t xml:space="preserve"> </w:t>
      </w:r>
    </w:p>
    <w:p w14:paraId="372258A3" w14:textId="77777777" w:rsidR="008B32B0" w:rsidRPr="00493B13" w:rsidRDefault="008B32B0" w:rsidP="00456D8B">
      <w:pPr>
        <w:pStyle w:val="Textoindependiente"/>
        <w:tabs>
          <w:tab w:val="left" w:pos="10065"/>
        </w:tabs>
        <w:spacing w:before="36" w:line="480" w:lineRule="auto"/>
        <w:ind w:left="142" w:right="955"/>
        <w:jc w:val="both"/>
        <w:rPr>
          <w:rFonts w:ascii="HelveticaNowText Regular" w:hAnsi="HelveticaNowText Regular" w:cs="HelveticaNowText Regular"/>
          <w:b/>
          <w:sz w:val="20"/>
          <w:szCs w:val="20"/>
        </w:rPr>
      </w:pPr>
      <w:r w:rsidRPr="00493B13">
        <w:rPr>
          <w:rFonts w:ascii="HelveticaNowText Regular" w:hAnsi="HelveticaNowText Regular" w:cs="HelveticaNowText Regular"/>
          <w:bCs/>
          <w:sz w:val="20"/>
          <w:szCs w:val="20"/>
          <w:u w:val="single"/>
        </w:rPr>
        <w:t>(SOBRE ELECTRÓNICO C)</w:t>
      </w:r>
    </w:p>
    <w:p w14:paraId="3BAF335E" w14:textId="77777777" w:rsidR="00AB4A67" w:rsidRPr="00493B13" w:rsidRDefault="008B32B0" w:rsidP="00456D8B">
      <w:pPr>
        <w:pStyle w:val="Textoindependiente"/>
        <w:tabs>
          <w:tab w:val="left" w:pos="10065"/>
        </w:tabs>
        <w:spacing w:before="36" w:line="480" w:lineRule="auto"/>
        <w:ind w:left="142" w:right="955"/>
        <w:jc w:val="both"/>
        <w:rPr>
          <w:rFonts w:ascii="HelveticaNowText Regular" w:hAnsi="HelveticaNowText Regular" w:cs="HelveticaNowText Regular"/>
          <w:b/>
          <w:sz w:val="20"/>
          <w:szCs w:val="20"/>
        </w:rPr>
      </w:pPr>
      <w:r w:rsidRPr="00493B13">
        <w:rPr>
          <w:rFonts w:ascii="HelveticaNowText Regular" w:hAnsi="HelveticaNowText Regular" w:cs="HelveticaNowText Regular"/>
          <w:b/>
          <w:sz w:val="20"/>
          <w:szCs w:val="20"/>
        </w:rPr>
        <w:t xml:space="preserve">ANEXO V.- </w:t>
      </w:r>
      <w:r w:rsidRPr="00493B13">
        <w:rPr>
          <w:rFonts w:ascii="HelveticaNowText Regular" w:hAnsi="HelveticaNowText Regular" w:cs="HelveticaNowText Regular"/>
          <w:bCs/>
          <w:sz w:val="20"/>
          <w:szCs w:val="20"/>
        </w:rPr>
        <w:t>DECLARACIÓN DE CONFIDENCIALIDAD DE DOCUMENTOS</w:t>
      </w:r>
      <w:r w:rsidRPr="00493B13">
        <w:rPr>
          <w:rFonts w:ascii="HelveticaNowText Regular" w:hAnsi="HelveticaNowText Regular" w:cs="HelveticaNowText Regular"/>
          <w:b/>
          <w:sz w:val="20"/>
          <w:szCs w:val="20"/>
        </w:rPr>
        <w:t xml:space="preserve"> </w:t>
      </w:r>
    </w:p>
    <w:p w14:paraId="4B5261EF" w14:textId="77777777" w:rsidR="008B32B0" w:rsidRPr="00493B13" w:rsidRDefault="008B32B0" w:rsidP="00456D8B">
      <w:pPr>
        <w:pStyle w:val="Textoindependiente"/>
        <w:tabs>
          <w:tab w:val="left" w:pos="10065"/>
        </w:tabs>
        <w:spacing w:before="36" w:line="480" w:lineRule="auto"/>
        <w:ind w:left="142" w:right="955"/>
        <w:jc w:val="both"/>
        <w:rPr>
          <w:rFonts w:ascii="HelveticaNowText Regular" w:hAnsi="HelveticaNowText Regular" w:cs="HelveticaNowText Regular"/>
          <w:b/>
          <w:sz w:val="20"/>
          <w:szCs w:val="20"/>
        </w:rPr>
      </w:pPr>
      <w:r w:rsidRPr="00493B13">
        <w:rPr>
          <w:rFonts w:ascii="HelveticaNowText Regular" w:hAnsi="HelveticaNowText Regular" w:cs="HelveticaNowText Regular"/>
          <w:bCs/>
          <w:sz w:val="20"/>
          <w:szCs w:val="20"/>
          <w:u w:val="single"/>
        </w:rPr>
        <w:t xml:space="preserve">(SOBRE ELECTRÓNICO </w:t>
      </w:r>
      <w:r w:rsidR="00CC0EE0">
        <w:rPr>
          <w:rFonts w:ascii="HelveticaNowText Regular" w:hAnsi="HelveticaNowText Regular" w:cs="HelveticaNowText Regular"/>
          <w:bCs/>
          <w:sz w:val="20"/>
          <w:szCs w:val="20"/>
          <w:u w:val="single"/>
        </w:rPr>
        <w:t>A</w:t>
      </w:r>
      <w:r w:rsidRPr="00493B13">
        <w:rPr>
          <w:rFonts w:ascii="HelveticaNowText Regular" w:hAnsi="HelveticaNowText Regular" w:cs="HelveticaNowText Regular"/>
          <w:bCs/>
          <w:sz w:val="20"/>
          <w:szCs w:val="20"/>
          <w:u w:val="single"/>
        </w:rPr>
        <w:t>)</w:t>
      </w:r>
    </w:p>
    <w:p w14:paraId="3283DDEC" w14:textId="77777777" w:rsidR="008B32B0" w:rsidRPr="00493B13" w:rsidRDefault="008B32B0" w:rsidP="00456D8B">
      <w:pPr>
        <w:pStyle w:val="Textoindependiente"/>
        <w:tabs>
          <w:tab w:val="left" w:pos="10065"/>
        </w:tabs>
        <w:spacing w:before="36" w:line="480" w:lineRule="auto"/>
        <w:ind w:left="142" w:right="955"/>
        <w:jc w:val="both"/>
        <w:rPr>
          <w:rFonts w:ascii="HelveticaNowText Regular" w:hAnsi="HelveticaNowText Regular" w:cs="HelveticaNowText Regular"/>
          <w:b/>
          <w:sz w:val="20"/>
          <w:szCs w:val="20"/>
        </w:rPr>
      </w:pPr>
      <w:r w:rsidRPr="00493B13">
        <w:rPr>
          <w:rFonts w:ascii="HelveticaNowText Regular" w:hAnsi="HelveticaNowText Regular" w:cs="HelveticaNowText Regular"/>
          <w:b/>
          <w:sz w:val="20"/>
          <w:szCs w:val="20"/>
        </w:rPr>
        <w:t xml:space="preserve">ANEXO VI. - </w:t>
      </w:r>
      <w:r w:rsidRPr="00493B13">
        <w:rPr>
          <w:rFonts w:ascii="HelveticaNowText Regular" w:hAnsi="HelveticaNowText Regular" w:cs="HelveticaNowText Regular"/>
          <w:bCs/>
          <w:sz w:val="20"/>
          <w:szCs w:val="20"/>
        </w:rPr>
        <w:t xml:space="preserve">DECLARACIÓN RESPONSABLE SOLVENCIA ECONÓMICA Y </w:t>
      </w:r>
      <w:r w:rsidR="00456D8B" w:rsidRPr="00493B13">
        <w:rPr>
          <w:rFonts w:ascii="HelveticaNowText Regular" w:hAnsi="HelveticaNowText Regular" w:cs="HelveticaNowText Regular"/>
          <w:bCs/>
          <w:sz w:val="20"/>
          <w:szCs w:val="20"/>
        </w:rPr>
        <w:t xml:space="preserve">FINANCIERA </w:t>
      </w:r>
      <w:r w:rsidR="00456D8B" w:rsidRPr="00493B13">
        <w:rPr>
          <w:rFonts w:ascii="HelveticaNowText Regular" w:hAnsi="HelveticaNowText Regular" w:cs="HelveticaNowText Regular"/>
          <w:b/>
          <w:sz w:val="20"/>
          <w:szCs w:val="20"/>
        </w:rPr>
        <w:t>(</w:t>
      </w:r>
      <w:r w:rsidRPr="00493B13">
        <w:rPr>
          <w:rFonts w:ascii="HelveticaNowText Regular" w:hAnsi="HelveticaNowText Regular" w:cs="HelveticaNowText Regular"/>
          <w:bCs/>
          <w:sz w:val="20"/>
          <w:szCs w:val="20"/>
          <w:u w:val="single"/>
        </w:rPr>
        <w:t>DOC. ADJUDICATARIO)</w:t>
      </w:r>
    </w:p>
    <w:p w14:paraId="07E5873F" w14:textId="77777777" w:rsidR="008B32B0" w:rsidRPr="00493B13" w:rsidRDefault="008B32B0" w:rsidP="00456D8B">
      <w:pPr>
        <w:pStyle w:val="Textoindependiente"/>
        <w:tabs>
          <w:tab w:val="left" w:pos="10065"/>
        </w:tabs>
        <w:spacing w:before="36" w:line="480" w:lineRule="auto"/>
        <w:ind w:left="142" w:right="955"/>
        <w:jc w:val="both"/>
        <w:rPr>
          <w:rFonts w:ascii="HelveticaNowText Regular" w:hAnsi="HelveticaNowText Regular" w:cs="HelveticaNowText Regular"/>
          <w:b/>
          <w:sz w:val="20"/>
          <w:szCs w:val="20"/>
        </w:rPr>
      </w:pPr>
      <w:r w:rsidRPr="00493B13">
        <w:rPr>
          <w:rFonts w:ascii="HelveticaNowText Regular" w:hAnsi="HelveticaNowText Regular" w:cs="HelveticaNowText Regular"/>
          <w:b/>
          <w:sz w:val="20"/>
          <w:szCs w:val="20"/>
        </w:rPr>
        <w:t xml:space="preserve">ANEXO VII.- </w:t>
      </w:r>
      <w:r w:rsidRPr="00493B13">
        <w:rPr>
          <w:rFonts w:ascii="HelveticaNowText Regular" w:hAnsi="HelveticaNowText Regular" w:cs="HelveticaNowText Regular"/>
          <w:bCs/>
          <w:sz w:val="20"/>
          <w:szCs w:val="20"/>
        </w:rPr>
        <w:t xml:space="preserve">DECLARACIÓN RESPONSABLE SOLVENCIA TÉCNICA O </w:t>
      </w:r>
      <w:r w:rsidR="00456D8B" w:rsidRPr="00493B13">
        <w:rPr>
          <w:rFonts w:ascii="HelveticaNowText Regular" w:hAnsi="HelveticaNowText Regular" w:cs="HelveticaNowText Regular"/>
          <w:bCs/>
          <w:sz w:val="20"/>
          <w:szCs w:val="20"/>
        </w:rPr>
        <w:t>PROFESIONAL</w:t>
      </w:r>
      <w:r w:rsidR="00456D8B" w:rsidRPr="00493B13">
        <w:rPr>
          <w:rFonts w:ascii="HelveticaNowText Regular" w:hAnsi="HelveticaNowText Regular" w:cs="HelveticaNowText Regular"/>
          <w:b/>
          <w:sz w:val="20"/>
          <w:szCs w:val="20"/>
        </w:rPr>
        <w:t xml:space="preserve"> (</w:t>
      </w:r>
      <w:r w:rsidRPr="00493B13">
        <w:rPr>
          <w:rFonts w:ascii="HelveticaNowText Regular" w:hAnsi="HelveticaNowText Regular" w:cs="HelveticaNowText Regular"/>
          <w:bCs/>
          <w:sz w:val="20"/>
          <w:szCs w:val="20"/>
          <w:u w:val="single"/>
        </w:rPr>
        <w:t>DOC. ADJUDICATARIO)</w:t>
      </w:r>
    </w:p>
    <w:p w14:paraId="0B822D91" w14:textId="04EB7474" w:rsidR="00456D8B" w:rsidRPr="00493B13" w:rsidRDefault="00456D8B" w:rsidP="00456D8B">
      <w:pPr>
        <w:pStyle w:val="Textoindependiente"/>
        <w:tabs>
          <w:tab w:val="left" w:pos="10065"/>
        </w:tabs>
        <w:spacing w:before="36" w:line="480" w:lineRule="auto"/>
        <w:ind w:left="142" w:right="955"/>
        <w:jc w:val="both"/>
        <w:rPr>
          <w:rFonts w:ascii="HelveticaNowText Regular" w:hAnsi="HelveticaNowText Regular" w:cs="HelveticaNowText Regular"/>
          <w:bCs/>
          <w:sz w:val="20"/>
          <w:szCs w:val="20"/>
          <w:u w:val="single"/>
        </w:rPr>
      </w:pPr>
      <w:r w:rsidRPr="00493B13">
        <w:rPr>
          <w:rFonts w:ascii="HelveticaNowText Regular" w:hAnsi="HelveticaNowText Regular" w:cs="HelveticaNowText Regular"/>
          <w:b/>
          <w:sz w:val="20"/>
          <w:szCs w:val="20"/>
        </w:rPr>
        <w:t xml:space="preserve">ANEXO VIII.- </w:t>
      </w:r>
      <w:r w:rsidRPr="00493B13">
        <w:rPr>
          <w:rFonts w:ascii="HelveticaNowText Regular" w:hAnsi="HelveticaNowText Regular" w:cs="HelveticaNowText Regular"/>
          <w:bCs/>
          <w:sz w:val="20"/>
          <w:szCs w:val="20"/>
        </w:rPr>
        <w:t>DECLARACIÓN RESPONSABLE DE COMPROMISO PARA LA INTEGRACIÓN DE LA SOLVENCIA CON MEDIOS EXTERNOS</w:t>
      </w:r>
      <w:r w:rsidRPr="00493B13">
        <w:rPr>
          <w:rFonts w:ascii="HelveticaNowText Regular" w:hAnsi="HelveticaNowText Regular" w:cs="HelveticaNowText Regular"/>
          <w:b/>
          <w:sz w:val="20"/>
          <w:szCs w:val="20"/>
        </w:rPr>
        <w:t xml:space="preserve"> </w:t>
      </w:r>
      <w:r w:rsidRPr="00493B13">
        <w:rPr>
          <w:rFonts w:ascii="HelveticaNowText Regular" w:hAnsi="HelveticaNowText Regular" w:cs="HelveticaNowText Regular"/>
          <w:bCs/>
          <w:sz w:val="20"/>
          <w:szCs w:val="20"/>
        </w:rPr>
        <w:t>(</w:t>
      </w:r>
      <w:r w:rsidRPr="00493B13">
        <w:rPr>
          <w:rFonts w:ascii="HelveticaNowText Regular" w:hAnsi="HelveticaNowText Regular" w:cs="HelveticaNowText Regular"/>
          <w:bCs/>
          <w:sz w:val="20"/>
          <w:szCs w:val="20"/>
          <w:u w:val="single"/>
        </w:rPr>
        <w:t>DOC. ADJUDICATARIO</w:t>
      </w:r>
      <w:r w:rsidR="00A4572C">
        <w:rPr>
          <w:rFonts w:ascii="HelveticaNowText Regular" w:hAnsi="HelveticaNowText Regular" w:cs="HelveticaNowText Regular"/>
          <w:bCs/>
          <w:sz w:val="20"/>
          <w:szCs w:val="20"/>
          <w:u w:val="single"/>
        </w:rPr>
        <w:t xml:space="preserve"> </w:t>
      </w:r>
      <w:r w:rsidR="00A4572C" w:rsidRPr="00A4572C">
        <w:rPr>
          <w:rFonts w:ascii="HelveticaNowText Regular" w:hAnsi="HelveticaNowText Regular" w:cs="HelveticaNowText Regular"/>
          <w:bCs/>
          <w:sz w:val="20"/>
          <w:szCs w:val="20"/>
        </w:rPr>
        <w:t>(solo si procede)</w:t>
      </w:r>
    </w:p>
    <w:p w14:paraId="1C1AD790" w14:textId="77777777" w:rsidR="004C7B85" w:rsidRPr="00493B13" w:rsidRDefault="004C7B85" w:rsidP="00456D8B">
      <w:pPr>
        <w:pStyle w:val="Textoindependiente"/>
        <w:tabs>
          <w:tab w:val="left" w:pos="10065"/>
        </w:tabs>
        <w:spacing w:before="36" w:line="480" w:lineRule="auto"/>
        <w:ind w:left="142" w:right="955"/>
        <w:jc w:val="both"/>
        <w:rPr>
          <w:rFonts w:ascii="HelveticaNowText Regular" w:hAnsi="HelveticaNowText Regular" w:cs="HelveticaNowText Regular"/>
          <w:bCs/>
          <w:sz w:val="20"/>
          <w:szCs w:val="20"/>
          <w:u w:val="single"/>
        </w:rPr>
      </w:pPr>
      <w:r w:rsidRPr="00493B13">
        <w:rPr>
          <w:rFonts w:ascii="HelveticaNowText Regular" w:hAnsi="HelveticaNowText Regular" w:cs="HelveticaNowText Regular"/>
          <w:b/>
          <w:sz w:val="20"/>
          <w:szCs w:val="20"/>
        </w:rPr>
        <w:t>ANEXO IX.-</w:t>
      </w:r>
      <w:r w:rsidR="00CE4D88" w:rsidRPr="00493B13">
        <w:rPr>
          <w:rFonts w:ascii="HelveticaNowText Regular" w:hAnsi="HelveticaNowText Regular" w:cs="HelveticaNowText Regular"/>
          <w:b/>
          <w:sz w:val="20"/>
          <w:szCs w:val="20"/>
        </w:rPr>
        <w:t xml:space="preserve"> </w:t>
      </w:r>
      <w:r w:rsidR="00AB4A67" w:rsidRPr="00493B13">
        <w:rPr>
          <w:rFonts w:ascii="HelveticaNowText Regular" w:hAnsi="HelveticaNowText Regular" w:cs="HelveticaNowText Regular"/>
          <w:bCs/>
          <w:sz w:val="20"/>
          <w:szCs w:val="20"/>
        </w:rPr>
        <w:t xml:space="preserve">DECLARACIÓN RESPONSABLE PARA LOS CONTRATOS CUYA EJECUCIÓN REQUIERA EL TRATAMIENTO POR PARTE DEL CONTRATISTA </w:t>
      </w:r>
      <w:r w:rsidR="00AB4A67" w:rsidRPr="00493B13">
        <w:rPr>
          <w:rFonts w:ascii="HelveticaNowText Regular" w:hAnsi="HelveticaNowText Regular" w:cs="HelveticaNowText Regular"/>
          <w:bCs/>
          <w:sz w:val="20"/>
          <w:szCs w:val="20"/>
        </w:rPr>
        <w:lastRenderedPageBreak/>
        <w:t>DE DATOS PERSONALES POR CUENTA DEL RESPONSABLE DEL TRATAMIENTO</w:t>
      </w:r>
      <w:r w:rsidR="00AB4A67" w:rsidRPr="00493B13">
        <w:rPr>
          <w:rFonts w:ascii="HelveticaNowText Regular" w:hAnsi="HelveticaNowText Regular" w:cs="HelveticaNowText Regular"/>
          <w:b/>
          <w:sz w:val="20"/>
          <w:szCs w:val="20"/>
        </w:rPr>
        <w:br/>
        <w:t>(</w:t>
      </w:r>
      <w:r w:rsidRPr="00493B13">
        <w:rPr>
          <w:rFonts w:ascii="HelveticaNowText Regular" w:hAnsi="HelveticaNowText Regular" w:cs="HelveticaNowText Regular"/>
          <w:bCs/>
          <w:sz w:val="20"/>
          <w:szCs w:val="20"/>
          <w:u w:val="single"/>
        </w:rPr>
        <w:t>DOC. ADJUDICATARIO)</w:t>
      </w:r>
    </w:p>
    <w:p w14:paraId="4CCC7884" w14:textId="77777777" w:rsidR="00AB4A67" w:rsidRDefault="00AB4A67" w:rsidP="00456D8B">
      <w:pPr>
        <w:pStyle w:val="Textoindependiente"/>
        <w:tabs>
          <w:tab w:val="left" w:pos="10065"/>
        </w:tabs>
        <w:spacing w:before="36" w:line="480" w:lineRule="auto"/>
        <w:ind w:left="142" w:right="955"/>
        <w:jc w:val="both"/>
        <w:rPr>
          <w:rFonts w:ascii="HelveticaNowText Regular" w:hAnsi="HelveticaNowText Regular" w:cs="HelveticaNowText Regular"/>
          <w:bCs/>
          <w:sz w:val="20"/>
          <w:szCs w:val="20"/>
          <w:u w:val="single"/>
        </w:rPr>
      </w:pPr>
      <w:r w:rsidRPr="00493B13">
        <w:rPr>
          <w:rFonts w:ascii="HelveticaNowText Regular" w:hAnsi="HelveticaNowText Regular" w:cs="HelveticaNowText Regular"/>
          <w:b/>
          <w:sz w:val="20"/>
          <w:szCs w:val="20"/>
        </w:rPr>
        <w:t xml:space="preserve">ANEXO X.- </w:t>
      </w:r>
      <w:r w:rsidRPr="00493B13">
        <w:rPr>
          <w:rFonts w:ascii="HelveticaNowText Regular" w:hAnsi="HelveticaNowText Regular" w:cs="HelveticaNowText Regular"/>
          <w:bCs/>
          <w:sz w:val="20"/>
          <w:szCs w:val="20"/>
        </w:rPr>
        <w:t>MODELO DE CONTRATO REGULADOR DEL ENCARGO DE TRATAMIENTO DE DATOS PERSONALES</w:t>
      </w:r>
      <w:r w:rsidRPr="00493B13">
        <w:rPr>
          <w:rFonts w:ascii="HelveticaNowText Regular" w:hAnsi="HelveticaNowText Regular" w:cs="HelveticaNowText Regular"/>
          <w:b/>
          <w:sz w:val="20"/>
          <w:szCs w:val="20"/>
        </w:rPr>
        <w:t xml:space="preserve"> </w:t>
      </w:r>
      <w:r w:rsidRPr="00493B13">
        <w:rPr>
          <w:rFonts w:ascii="HelveticaNowText Regular" w:hAnsi="HelveticaNowText Regular" w:cs="HelveticaNowText Regular"/>
          <w:bCs/>
          <w:sz w:val="20"/>
          <w:szCs w:val="20"/>
        </w:rPr>
        <w:t>(</w:t>
      </w:r>
      <w:r w:rsidRPr="00493B13">
        <w:rPr>
          <w:rFonts w:ascii="HelveticaNowText Regular" w:hAnsi="HelveticaNowText Regular" w:cs="HelveticaNowText Regular"/>
          <w:bCs/>
          <w:sz w:val="20"/>
          <w:szCs w:val="20"/>
          <w:u w:val="single"/>
        </w:rPr>
        <w:t>DOC. ADJUDICATARIO)</w:t>
      </w:r>
    </w:p>
    <w:p w14:paraId="5B384B8C" w14:textId="77777777" w:rsidR="00F336BA" w:rsidRDefault="00F336BA">
      <w:pPr>
        <w:rPr>
          <w:rFonts w:ascii="HelveticaNowText Regular" w:eastAsia="Microsoft Sans Serif" w:hAnsi="HelveticaNowText Regular" w:cs="HelveticaNowText Regular"/>
          <w:b/>
          <w:kern w:val="0"/>
          <w:sz w:val="20"/>
          <w:szCs w:val="20"/>
          <w:lang w:val="es-ES"/>
          <w14:ligatures w14:val="none"/>
        </w:rPr>
        <w:sectPr w:rsidR="00F336BA" w:rsidSect="00F336BA">
          <w:headerReference w:type="default" r:id="rId10"/>
          <w:footerReference w:type="default" r:id="rId11"/>
          <w:footerReference w:type="first" r:id="rId12"/>
          <w:pgSz w:w="11906" w:h="16838"/>
          <w:pgMar w:top="1417" w:right="1701" w:bottom="1417" w:left="1701" w:header="426" w:footer="708" w:gutter="0"/>
          <w:pgNumType w:start="1"/>
          <w:cols w:space="708"/>
          <w:docGrid w:linePitch="360"/>
        </w:sectPr>
      </w:pPr>
    </w:p>
    <w:p w14:paraId="19B733C5" w14:textId="77777777" w:rsidR="00946E5A" w:rsidRPr="008339A4" w:rsidRDefault="00946E5A" w:rsidP="00946E5A">
      <w:pPr>
        <w:keepNext/>
        <w:keepLines/>
        <w:tabs>
          <w:tab w:val="left" w:pos="964"/>
        </w:tabs>
        <w:spacing w:after="0" w:line="360" w:lineRule="auto"/>
        <w:jc w:val="center"/>
        <w:outlineLvl w:val="0"/>
        <w:rPr>
          <w:rFonts w:ascii="HelveticaNowText Regular" w:eastAsia="Times New Roman" w:hAnsi="HelveticaNowText Regular" w:cs="HelveticaNowText Regular"/>
          <w:b/>
          <w:snapToGrid w:val="0"/>
          <w:kern w:val="28"/>
          <w:sz w:val="20"/>
          <w:szCs w:val="20"/>
          <w:lang w:val="es-ES_tradnl" w:eastAsia="es-ES"/>
          <w14:ligatures w14:val="none"/>
        </w:rPr>
      </w:pPr>
      <w:r w:rsidRPr="008339A4">
        <w:rPr>
          <w:rFonts w:ascii="HelveticaNowText Regular" w:eastAsia="Times New Roman" w:hAnsi="HelveticaNowText Regular" w:cs="HelveticaNowText Regular"/>
          <w:b/>
          <w:snapToGrid w:val="0"/>
          <w:kern w:val="28"/>
          <w:sz w:val="20"/>
          <w:szCs w:val="20"/>
          <w:u w:val="single"/>
          <w:lang w:val="es-ES_tradnl" w:eastAsia="es-ES"/>
          <w14:ligatures w14:val="none"/>
        </w:rPr>
        <w:lastRenderedPageBreak/>
        <w:t>ANEXO I.- DECLARACIÓN RESPONSABLE (SOBRE ELECTRÓNICO A)</w:t>
      </w:r>
      <w:bookmarkEnd w:id="1"/>
    </w:p>
    <w:p w14:paraId="2449D45A" w14:textId="77777777" w:rsidR="00946E5A" w:rsidRPr="008339A4" w:rsidRDefault="00946E5A" w:rsidP="00946E5A">
      <w:pPr>
        <w:spacing w:after="0" w:line="360" w:lineRule="auto"/>
        <w:ind w:left="600" w:hanging="600"/>
        <w:jc w:val="both"/>
        <w:rPr>
          <w:rFonts w:ascii="HelveticaNowText Regular" w:eastAsia="Times New Roman" w:hAnsi="HelveticaNowText Regular" w:cs="HelveticaNowText Regular"/>
          <w:snapToGrid w:val="0"/>
          <w:kern w:val="0"/>
          <w:sz w:val="20"/>
          <w:szCs w:val="20"/>
          <w:lang w:val="es-ES" w:eastAsia="es-ES"/>
          <w14:ligatures w14:val="none"/>
        </w:rPr>
      </w:pPr>
    </w:p>
    <w:p w14:paraId="3F64349F" w14:textId="77777777" w:rsidR="00946E5A" w:rsidRPr="008339A4" w:rsidRDefault="00946E5A" w:rsidP="00946E5A">
      <w:pPr>
        <w:shd w:val="clear" w:color="auto" w:fill="FFFFFF"/>
        <w:spacing w:after="0" w:line="276" w:lineRule="auto"/>
        <w:jc w:val="both"/>
        <w:rPr>
          <w:rFonts w:ascii="HelveticaNowText Regular" w:eastAsia="Times New Roman" w:hAnsi="HelveticaNowText Regular" w:cs="HelveticaNowText Regular"/>
          <w:snapToGrid w:val="0"/>
          <w:kern w:val="0"/>
          <w:sz w:val="20"/>
          <w:szCs w:val="20"/>
          <w:lang w:val="es-ES" w:eastAsia="es-ES"/>
          <w14:ligatures w14:val="none"/>
        </w:rPr>
      </w:pPr>
      <w:r w:rsidRPr="008339A4">
        <w:rPr>
          <w:rFonts w:ascii="HelveticaNowText Regular" w:eastAsia="Times New Roman" w:hAnsi="HelveticaNowText Regular" w:cs="HelveticaNowText Regular"/>
          <w:snapToGrid w:val="0"/>
          <w:kern w:val="0"/>
          <w:sz w:val="20"/>
          <w:szCs w:val="20"/>
          <w:lang w:val="es-ES" w:eastAsia="es-ES"/>
          <w14:ligatures w14:val="none"/>
        </w:rPr>
        <w:t xml:space="preserve">El/la Sr/a. .............................., con DNI núm........................., actuando en nombre y representación de ..................................................... (licitador)., en su condición de ................................................. y con poderes suficientes para suscribir la presente declaración responsable, enterado de la convocatoria del procedimiento de contratación para la adjudicación del Contrato ............................................................................, siendo la entidad contratante ............................ con el número de referencia del expediente .................., </w:t>
      </w:r>
      <w:r w:rsidRPr="008339A4">
        <w:rPr>
          <w:rFonts w:ascii="HelveticaNowText Regular" w:eastAsia="Times New Roman" w:hAnsi="HelveticaNowText Regular" w:cs="HelveticaNowText Regular"/>
          <w:b/>
          <w:bCs/>
          <w:snapToGrid w:val="0"/>
          <w:kern w:val="0"/>
          <w:sz w:val="20"/>
          <w:szCs w:val="20"/>
          <w:lang w:val="es-ES" w:eastAsia="es-ES"/>
          <w14:ligatures w14:val="none"/>
        </w:rPr>
        <w:t>DECLARA RESPONSABLEMENTE</w:t>
      </w:r>
      <w:r w:rsidRPr="008339A4">
        <w:rPr>
          <w:rFonts w:ascii="HelveticaNowText Regular" w:eastAsia="Times New Roman" w:hAnsi="HelveticaNowText Regular" w:cs="HelveticaNowText Regular"/>
          <w:snapToGrid w:val="0"/>
          <w:kern w:val="0"/>
          <w:sz w:val="20"/>
          <w:szCs w:val="20"/>
          <w:lang w:val="es-ES" w:eastAsia="es-ES"/>
          <w14:ligatures w14:val="none"/>
        </w:rPr>
        <w:t>:</w:t>
      </w:r>
    </w:p>
    <w:p w14:paraId="02438CE2" w14:textId="77777777" w:rsidR="00946E5A" w:rsidRPr="008339A4" w:rsidRDefault="00946E5A" w:rsidP="00946E5A">
      <w:pPr>
        <w:shd w:val="clear" w:color="auto" w:fill="FFFFFF"/>
        <w:spacing w:after="0" w:line="240" w:lineRule="auto"/>
        <w:ind w:left="284"/>
        <w:jc w:val="both"/>
        <w:rPr>
          <w:rFonts w:ascii="HelveticaNowText Regular" w:eastAsia="Times New Roman" w:hAnsi="HelveticaNowText Regular" w:cs="HelveticaNowText Regular"/>
          <w:color w:val="000000"/>
          <w:kern w:val="0"/>
          <w:sz w:val="20"/>
          <w:szCs w:val="20"/>
          <w:lang w:val="ca-ES" w:eastAsia="es-ES"/>
          <w14:ligatures w14:val="none"/>
        </w:rPr>
      </w:pPr>
      <w:r w:rsidRPr="008339A4">
        <w:rPr>
          <w:rFonts w:ascii="HelveticaNowText Regular" w:eastAsia="Times New Roman" w:hAnsi="HelveticaNowText Regular" w:cs="HelveticaNowText Regular"/>
          <w:color w:val="000000"/>
          <w:kern w:val="0"/>
          <w:sz w:val="20"/>
          <w:szCs w:val="20"/>
          <w:lang w:val="ca-ES" w:eastAsia="es-ES"/>
          <w14:ligatures w14:val="none"/>
        </w:rPr>
        <w:t> </w:t>
      </w:r>
    </w:p>
    <w:p w14:paraId="74807AC3" w14:textId="77777777" w:rsidR="00946E5A" w:rsidRPr="008339A4" w:rsidRDefault="00946E5A" w:rsidP="008215D4">
      <w:pPr>
        <w:shd w:val="clear" w:color="auto" w:fill="FFFFFF"/>
        <w:spacing w:after="0" w:line="276" w:lineRule="auto"/>
        <w:ind w:left="142"/>
        <w:jc w:val="both"/>
        <w:rPr>
          <w:rFonts w:ascii="HelveticaNowText Regular" w:eastAsia="Times New Roman" w:hAnsi="HelveticaNowText Regular" w:cs="HelveticaNowText Regular"/>
          <w:color w:val="000000"/>
          <w:kern w:val="0"/>
          <w:sz w:val="20"/>
          <w:szCs w:val="20"/>
          <w:lang w:val="es-ES" w:eastAsia="es-ES"/>
          <w14:ligatures w14:val="none"/>
        </w:rPr>
      </w:pPr>
      <w:r w:rsidRPr="008339A4">
        <w:rPr>
          <w:rFonts w:ascii="HelveticaNowText Regular" w:eastAsia="Times New Roman" w:hAnsi="HelveticaNowText Regular" w:cs="HelveticaNowText Regular"/>
          <w:color w:val="000000"/>
          <w:kern w:val="0"/>
          <w:sz w:val="20"/>
          <w:szCs w:val="20"/>
          <w:lang w:val="es-ES" w:eastAsia="es-ES"/>
          <w14:ligatures w14:val="none"/>
        </w:rPr>
        <w:t>1.- Que los datos de identificación concretos de ........... (licitador) son:</w:t>
      </w:r>
    </w:p>
    <w:p w14:paraId="7FF281AD" w14:textId="77777777" w:rsidR="00946E5A" w:rsidRPr="008339A4" w:rsidRDefault="00946E5A" w:rsidP="008215D4">
      <w:pPr>
        <w:shd w:val="clear" w:color="auto" w:fill="FFFFFF"/>
        <w:spacing w:after="0" w:line="276" w:lineRule="auto"/>
        <w:ind w:left="284"/>
        <w:jc w:val="both"/>
        <w:rPr>
          <w:rFonts w:ascii="HelveticaNowText Regular" w:eastAsia="Times New Roman" w:hAnsi="HelveticaNowText Regular" w:cs="HelveticaNowText Regular"/>
          <w:color w:val="000000"/>
          <w:kern w:val="0"/>
          <w:sz w:val="20"/>
          <w:szCs w:val="20"/>
          <w:lang w:val="es-ES" w:eastAsia="es-ES"/>
          <w14:ligatures w14:val="none"/>
        </w:rPr>
      </w:pPr>
    </w:p>
    <w:p w14:paraId="1565BDEA" w14:textId="77777777" w:rsidR="00946E5A" w:rsidRPr="008339A4" w:rsidRDefault="00946E5A" w:rsidP="008215D4">
      <w:pPr>
        <w:shd w:val="clear" w:color="auto" w:fill="FFFFFF"/>
        <w:spacing w:after="0" w:line="276" w:lineRule="auto"/>
        <w:ind w:left="992"/>
        <w:jc w:val="both"/>
        <w:rPr>
          <w:rFonts w:ascii="HelveticaNowText Regular" w:eastAsia="Times New Roman" w:hAnsi="HelveticaNowText Regular" w:cs="HelveticaNowText Regular"/>
          <w:color w:val="000000"/>
          <w:kern w:val="0"/>
          <w:sz w:val="20"/>
          <w:szCs w:val="20"/>
          <w:lang w:val="es-ES" w:eastAsia="es-ES"/>
          <w14:ligatures w14:val="none"/>
        </w:rPr>
      </w:pPr>
      <w:r w:rsidRPr="008339A4">
        <w:rPr>
          <w:rFonts w:ascii="HelveticaNowText Regular" w:eastAsia="Times New Roman" w:hAnsi="HelveticaNowText Regular" w:cs="HelveticaNowText Regular"/>
          <w:color w:val="000000"/>
          <w:kern w:val="0"/>
          <w:sz w:val="20"/>
          <w:szCs w:val="20"/>
          <w:lang w:val="es-ES" w:eastAsia="es-ES"/>
          <w14:ligatures w14:val="none"/>
        </w:rPr>
        <w:t>- Denominación de la sociedad: [....]</w:t>
      </w:r>
    </w:p>
    <w:p w14:paraId="7B337B6B" w14:textId="77777777" w:rsidR="00946E5A" w:rsidRPr="008339A4" w:rsidRDefault="00946E5A" w:rsidP="008215D4">
      <w:pPr>
        <w:shd w:val="clear" w:color="auto" w:fill="FFFFFF"/>
        <w:spacing w:after="0" w:line="276" w:lineRule="auto"/>
        <w:ind w:left="992"/>
        <w:jc w:val="both"/>
        <w:rPr>
          <w:rFonts w:ascii="HelveticaNowText Regular" w:eastAsia="Times New Roman" w:hAnsi="HelveticaNowText Regular" w:cs="HelveticaNowText Regular"/>
          <w:color w:val="000000"/>
          <w:kern w:val="0"/>
          <w:sz w:val="20"/>
          <w:szCs w:val="20"/>
          <w:lang w:val="es-ES" w:eastAsia="es-ES"/>
          <w14:ligatures w14:val="none"/>
        </w:rPr>
      </w:pPr>
      <w:r w:rsidRPr="008339A4">
        <w:rPr>
          <w:rFonts w:ascii="HelveticaNowText Regular" w:eastAsia="Times New Roman" w:hAnsi="HelveticaNowText Regular" w:cs="HelveticaNowText Regular"/>
          <w:color w:val="000000"/>
          <w:kern w:val="0"/>
          <w:sz w:val="20"/>
          <w:szCs w:val="20"/>
          <w:lang w:val="es-ES" w:eastAsia="es-ES"/>
          <w14:ligatures w14:val="none"/>
        </w:rPr>
        <w:t>- NIF [......]</w:t>
      </w:r>
    </w:p>
    <w:p w14:paraId="0112A7AB" w14:textId="77777777" w:rsidR="00946E5A" w:rsidRPr="008339A4" w:rsidRDefault="00946E5A" w:rsidP="008215D4">
      <w:pPr>
        <w:shd w:val="clear" w:color="auto" w:fill="FFFFFF"/>
        <w:spacing w:after="0" w:line="276" w:lineRule="auto"/>
        <w:ind w:left="992"/>
        <w:jc w:val="both"/>
        <w:rPr>
          <w:rFonts w:ascii="HelveticaNowText Regular" w:eastAsia="Times New Roman" w:hAnsi="HelveticaNowText Regular" w:cs="HelveticaNowText Regular"/>
          <w:color w:val="000000"/>
          <w:kern w:val="0"/>
          <w:sz w:val="20"/>
          <w:szCs w:val="20"/>
          <w:lang w:val="es-ES" w:eastAsia="es-ES"/>
          <w14:ligatures w14:val="none"/>
        </w:rPr>
      </w:pPr>
      <w:r w:rsidRPr="008339A4">
        <w:rPr>
          <w:rFonts w:ascii="HelveticaNowText Regular" w:eastAsia="Times New Roman" w:hAnsi="HelveticaNowText Regular" w:cs="HelveticaNowText Regular"/>
          <w:color w:val="000000"/>
          <w:kern w:val="0"/>
          <w:sz w:val="20"/>
          <w:szCs w:val="20"/>
          <w:lang w:val="es-ES" w:eastAsia="es-ES"/>
          <w14:ligatures w14:val="none"/>
        </w:rPr>
        <w:t>- Dirección postal: [......]</w:t>
      </w:r>
    </w:p>
    <w:p w14:paraId="43B6FEE6" w14:textId="77777777" w:rsidR="00946E5A" w:rsidRPr="008339A4" w:rsidRDefault="00946E5A" w:rsidP="008215D4">
      <w:pPr>
        <w:shd w:val="clear" w:color="auto" w:fill="FFFFFF"/>
        <w:spacing w:after="0" w:line="276" w:lineRule="auto"/>
        <w:ind w:left="992"/>
        <w:jc w:val="both"/>
        <w:rPr>
          <w:rFonts w:ascii="HelveticaNowText Regular" w:eastAsia="Times New Roman" w:hAnsi="HelveticaNowText Regular" w:cs="HelveticaNowText Regular"/>
          <w:color w:val="000000"/>
          <w:kern w:val="0"/>
          <w:sz w:val="20"/>
          <w:szCs w:val="20"/>
          <w:lang w:val="es-ES" w:eastAsia="es-ES"/>
          <w14:ligatures w14:val="none"/>
        </w:rPr>
      </w:pPr>
      <w:r w:rsidRPr="008339A4">
        <w:rPr>
          <w:rFonts w:ascii="HelveticaNowText Regular" w:eastAsia="Times New Roman" w:hAnsi="HelveticaNowText Regular" w:cs="HelveticaNowText Regular"/>
          <w:color w:val="000000"/>
          <w:kern w:val="0"/>
          <w:sz w:val="20"/>
          <w:szCs w:val="20"/>
          <w:lang w:val="es-ES" w:eastAsia="es-ES"/>
          <w14:ligatures w14:val="none"/>
        </w:rPr>
        <w:t>- Persona de contacto: [......]</w:t>
      </w:r>
    </w:p>
    <w:p w14:paraId="5E5D84BC" w14:textId="77777777" w:rsidR="00946E5A" w:rsidRPr="008339A4" w:rsidRDefault="00946E5A" w:rsidP="008215D4">
      <w:pPr>
        <w:shd w:val="clear" w:color="auto" w:fill="FFFFFF"/>
        <w:spacing w:after="0" w:line="276" w:lineRule="auto"/>
        <w:ind w:left="992"/>
        <w:jc w:val="both"/>
        <w:rPr>
          <w:rFonts w:ascii="HelveticaNowText Regular" w:eastAsia="Times New Roman" w:hAnsi="HelveticaNowText Regular" w:cs="HelveticaNowText Regular"/>
          <w:color w:val="000000"/>
          <w:kern w:val="0"/>
          <w:sz w:val="20"/>
          <w:szCs w:val="20"/>
          <w:lang w:val="es-ES" w:eastAsia="es-ES"/>
          <w14:ligatures w14:val="none"/>
        </w:rPr>
      </w:pPr>
      <w:r w:rsidRPr="008339A4">
        <w:rPr>
          <w:rFonts w:ascii="HelveticaNowText Regular" w:eastAsia="Times New Roman" w:hAnsi="HelveticaNowText Regular" w:cs="HelveticaNowText Regular"/>
          <w:color w:val="000000"/>
          <w:kern w:val="0"/>
          <w:sz w:val="20"/>
          <w:szCs w:val="20"/>
          <w:lang w:val="es-ES" w:eastAsia="es-ES"/>
          <w14:ligatures w14:val="none"/>
        </w:rPr>
        <w:t>- NIF [......]</w:t>
      </w:r>
    </w:p>
    <w:p w14:paraId="44BA1B08" w14:textId="77777777" w:rsidR="00946E5A" w:rsidRPr="008339A4" w:rsidRDefault="00946E5A" w:rsidP="008215D4">
      <w:pPr>
        <w:shd w:val="clear" w:color="auto" w:fill="FFFFFF"/>
        <w:spacing w:after="0" w:line="276" w:lineRule="auto"/>
        <w:ind w:left="992"/>
        <w:jc w:val="both"/>
        <w:rPr>
          <w:rFonts w:ascii="HelveticaNowText Regular" w:eastAsia="Times New Roman" w:hAnsi="HelveticaNowText Regular" w:cs="HelveticaNowText Regular"/>
          <w:color w:val="000000"/>
          <w:kern w:val="0"/>
          <w:sz w:val="20"/>
          <w:szCs w:val="20"/>
          <w:lang w:val="es-ES" w:eastAsia="es-ES"/>
          <w14:ligatures w14:val="none"/>
        </w:rPr>
      </w:pPr>
      <w:r w:rsidRPr="008339A4">
        <w:rPr>
          <w:rFonts w:ascii="HelveticaNowText Regular" w:eastAsia="Times New Roman" w:hAnsi="HelveticaNowText Regular" w:cs="HelveticaNowText Regular"/>
          <w:color w:val="000000"/>
          <w:kern w:val="0"/>
          <w:sz w:val="20"/>
          <w:szCs w:val="20"/>
          <w:lang w:val="es-ES" w:eastAsia="es-ES"/>
          <w14:ligatures w14:val="none"/>
        </w:rPr>
        <w:t>- Teléfono: [......]</w:t>
      </w:r>
    </w:p>
    <w:p w14:paraId="32ABC99D" w14:textId="77777777" w:rsidR="00946E5A" w:rsidRPr="008339A4" w:rsidRDefault="00946E5A" w:rsidP="008215D4">
      <w:pPr>
        <w:shd w:val="clear" w:color="auto" w:fill="FFFFFF"/>
        <w:spacing w:after="0" w:line="276" w:lineRule="auto"/>
        <w:ind w:left="992"/>
        <w:jc w:val="both"/>
        <w:rPr>
          <w:rFonts w:ascii="HelveticaNowText Regular" w:eastAsia="Times New Roman" w:hAnsi="HelveticaNowText Regular" w:cs="HelveticaNowText Regular"/>
          <w:color w:val="000000"/>
          <w:kern w:val="0"/>
          <w:sz w:val="20"/>
          <w:szCs w:val="20"/>
          <w:lang w:val="es-ES" w:eastAsia="es-ES"/>
          <w14:ligatures w14:val="none"/>
        </w:rPr>
      </w:pPr>
      <w:r w:rsidRPr="008339A4">
        <w:rPr>
          <w:rFonts w:ascii="HelveticaNowText Regular" w:eastAsia="Times New Roman" w:hAnsi="HelveticaNowText Regular" w:cs="HelveticaNowText Regular"/>
          <w:color w:val="000000"/>
          <w:kern w:val="0"/>
          <w:sz w:val="20"/>
          <w:szCs w:val="20"/>
          <w:lang w:val="es-ES" w:eastAsia="es-ES"/>
          <w14:ligatures w14:val="none"/>
        </w:rPr>
        <w:t>- Correo electrónico: [......]</w:t>
      </w:r>
    </w:p>
    <w:p w14:paraId="03625F5C" w14:textId="77777777" w:rsidR="00946E5A" w:rsidRPr="008339A4" w:rsidRDefault="00946E5A" w:rsidP="008215D4">
      <w:pPr>
        <w:shd w:val="clear" w:color="auto" w:fill="FFFFFF"/>
        <w:spacing w:after="0" w:line="276" w:lineRule="auto"/>
        <w:ind w:left="992"/>
        <w:jc w:val="both"/>
        <w:rPr>
          <w:rFonts w:ascii="HelveticaNowText Regular" w:eastAsia="Times New Roman" w:hAnsi="HelveticaNowText Regular" w:cs="HelveticaNowText Regular"/>
          <w:color w:val="000000"/>
          <w:kern w:val="0"/>
          <w:sz w:val="20"/>
          <w:szCs w:val="20"/>
          <w:lang w:val="es-ES" w:eastAsia="es-ES"/>
          <w14:ligatures w14:val="none"/>
        </w:rPr>
      </w:pPr>
      <w:r w:rsidRPr="008339A4">
        <w:rPr>
          <w:rFonts w:ascii="HelveticaNowText Regular" w:eastAsia="Times New Roman" w:hAnsi="HelveticaNowText Regular" w:cs="HelveticaNowText Regular"/>
          <w:color w:val="000000"/>
          <w:kern w:val="0"/>
          <w:sz w:val="20"/>
          <w:szCs w:val="20"/>
          <w:lang w:val="es-ES" w:eastAsia="es-ES"/>
          <w14:ligatures w14:val="none"/>
        </w:rPr>
        <w:t>- Dirección internet (dirección de la página web) (si procede): [......]</w:t>
      </w:r>
    </w:p>
    <w:p w14:paraId="6FF0FF4C" w14:textId="77777777" w:rsidR="00946E5A" w:rsidRPr="008339A4" w:rsidRDefault="00946E5A" w:rsidP="008215D4">
      <w:pPr>
        <w:shd w:val="clear" w:color="auto" w:fill="FFFFFF"/>
        <w:spacing w:after="0" w:line="276" w:lineRule="auto"/>
        <w:ind w:left="992"/>
        <w:jc w:val="both"/>
        <w:rPr>
          <w:rFonts w:ascii="HelveticaNowText Regular" w:eastAsia="Times New Roman" w:hAnsi="HelveticaNowText Regular" w:cs="HelveticaNowText Regular"/>
          <w:color w:val="000000"/>
          <w:kern w:val="0"/>
          <w:sz w:val="20"/>
          <w:szCs w:val="20"/>
          <w:lang w:val="es-ES" w:eastAsia="es-ES"/>
          <w14:ligatures w14:val="none"/>
        </w:rPr>
      </w:pPr>
      <w:r w:rsidRPr="008339A4">
        <w:rPr>
          <w:rFonts w:ascii="HelveticaNowText Regular" w:eastAsia="Times New Roman" w:hAnsi="HelveticaNowText Regular" w:cs="HelveticaNowText Regular"/>
          <w:color w:val="000000"/>
          <w:kern w:val="0"/>
          <w:sz w:val="20"/>
          <w:szCs w:val="20"/>
          <w:lang w:val="es-ES" w:eastAsia="es-ES"/>
          <w14:ligatures w14:val="none"/>
        </w:rPr>
        <w:t xml:space="preserve"> - PIME: SÍ/NO</w:t>
      </w:r>
    </w:p>
    <w:p w14:paraId="0B7EED44" w14:textId="77777777" w:rsidR="00946E5A" w:rsidRPr="008339A4" w:rsidRDefault="00946E5A" w:rsidP="008215D4">
      <w:pPr>
        <w:shd w:val="clear" w:color="auto" w:fill="FFFFFF"/>
        <w:spacing w:after="0" w:line="276" w:lineRule="auto"/>
        <w:ind w:left="992"/>
        <w:jc w:val="both"/>
        <w:rPr>
          <w:rFonts w:ascii="HelveticaNowText Regular" w:eastAsia="Times New Roman" w:hAnsi="HelveticaNowText Regular" w:cs="HelveticaNowText Regular"/>
          <w:color w:val="000000"/>
          <w:kern w:val="0"/>
          <w:sz w:val="20"/>
          <w:szCs w:val="20"/>
          <w:lang w:val="es-ES" w:eastAsia="es-ES"/>
          <w14:ligatures w14:val="none"/>
        </w:rPr>
      </w:pPr>
    </w:p>
    <w:p w14:paraId="1F60F77D" w14:textId="77777777" w:rsidR="00946E5A" w:rsidRPr="008339A4" w:rsidRDefault="00946E5A" w:rsidP="008215D4">
      <w:pPr>
        <w:shd w:val="clear" w:color="auto" w:fill="FFFFFF"/>
        <w:spacing w:after="0" w:line="276" w:lineRule="auto"/>
        <w:ind w:left="142"/>
        <w:jc w:val="both"/>
        <w:rPr>
          <w:rFonts w:ascii="HelveticaNowText Regular" w:eastAsia="Times New Roman" w:hAnsi="HelveticaNowText Regular" w:cs="HelveticaNowText Regular"/>
          <w:color w:val="000000"/>
          <w:kern w:val="0"/>
          <w:sz w:val="20"/>
          <w:szCs w:val="20"/>
          <w:lang w:val="es-ES" w:eastAsia="es-ES"/>
          <w14:ligatures w14:val="none"/>
        </w:rPr>
      </w:pPr>
      <w:r w:rsidRPr="008339A4">
        <w:rPr>
          <w:rFonts w:ascii="HelveticaNowText Regular" w:eastAsia="Times New Roman" w:hAnsi="HelveticaNowText Regular" w:cs="HelveticaNowText Regular"/>
          <w:color w:val="000000"/>
          <w:kern w:val="0"/>
          <w:sz w:val="20"/>
          <w:szCs w:val="20"/>
          <w:lang w:val="es-ES" w:eastAsia="es-ES"/>
          <w14:ligatures w14:val="none"/>
        </w:rPr>
        <w:t xml:space="preserve">2.- Que la empresa no/si está participando en el presente procedimiento de contratación junto con otros. </w:t>
      </w:r>
    </w:p>
    <w:p w14:paraId="66032936" w14:textId="77777777" w:rsidR="00946E5A" w:rsidRPr="008339A4" w:rsidRDefault="00946E5A" w:rsidP="008215D4">
      <w:pPr>
        <w:shd w:val="clear" w:color="auto" w:fill="FFFFFF"/>
        <w:spacing w:after="0" w:line="276" w:lineRule="auto"/>
        <w:ind w:left="284"/>
        <w:jc w:val="both"/>
        <w:rPr>
          <w:rFonts w:ascii="HelveticaNowText Regular" w:eastAsia="Times New Roman" w:hAnsi="HelveticaNowText Regular" w:cs="HelveticaNowText Regular"/>
          <w:color w:val="000000"/>
          <w:kern w:val="0"/>
          <w:sz w:val="20"/>
          <w:szCs w:val="20"/>
          <w:lang w:val="es-ES" w:eastAsia="es-ES"/>
          <w14:ligatures w14:val="none"/>
        </w:rPr>
      </w:pPr>
    </w:p>
    <w:p w14:paraId="2250DC4E" w14:textId="77777777" w:rsidR="00946E5A" w:rsidRPr="008339A4" w:rsidRDefault="00946E5A" w:rsidP="008215D4">
      <w:pPr>
        <w:shd w:val="clear" w:color="auto" w:fill="FFFFFF"/>
        <w:spacing w:after="0" w:line="276" w:lineRule="auto"/>
        <w:ind w:left="992"/>
        <w:jc w:val="both"/>
        <w:rPr>
          <w:rFonts w:ascii="HelveticaNowText Regular" w:eastAsia="Times New Roman" w:hAnsi="HelveticaNowText Regular" w:cs="HelveticaNowText Regular"/>
          <w:i/>
          <w:color w:val="000000"/>
          <w:kern w:val="0"/>
          <w:sz w:val="20"/>
          <w:szCs w:val="20"/>
          <w:lang w:val="es-ES" w:eastAsia="es-ES"/>
          <w14:ligatures w14:val="none"/>
        </w:rPr>
      </w:pPr>
      <w:r w:rsidRPr="008339A4">
        <w:rPr>
          <w:rFonts w:ascii="HelveticaNowText Regular" w:eastAsia="Times New Roman" w:hAnsi="HelveticaNowText Regular" w:cs="HelveticaNowText Regular"/>
          <w:color w:val="000000"/>
          <w:kern w:val="0"/>
          <w:sz w:val="20"/>
          <w:szCs w:val="20"/>
          <w:lang w:val="es-ES" w:eastAsia="es-ES"/>
          <w14:ligatures w14:val="none"/>
        </w:rPr>
        <w:t>(</w:t>
      </w:r>
      <w:r w:rsidRPr="008339A4">
        <w:rPr>
          <w:rFonts w:ascii="HelveticaNowText Regular" w:eastAsia="Times New Roman" w:hAnsi="HelveticaNowText Regular" w:cs="HelveticaNowText Regular"/>
          <w:i/>
          <w:color w:val="000000"/>
          <w:kern w:val="0"/>
          <w:sz w:val="20"/>
          <w:szCs w:val="20"/>
          <w:u w:val="single"/>
          <w:lang w:val="es-ES" w:eastAsia="es-ES"/>
          <w14:ligatures w14:val="none"/>
        </w:rPr>
        <w:t>en caso de respuesta afirmativa</w:t>
      </w:r>
      <w:r w:rsidRPr="008339A4">
        <w:rPr>
          <w:rFonts w:ascii="HelveticaNowText Regular" w:eastAsia="Times New Roman" w:hAnsi="HelveticaNowText Regular" w:cs="HelveticaNowText Regular"/>
          <w:i/>
          <w:color w:val="000000"/>
          <w:kern w:val="0"/>
          <w:sz w:val="20"/>
          <w:szCs w:val="20"/>
          <w:lang w:val="es-ES" w:eastAsia="es-ES"/>
          <w14:ligatures w14:val="none"/>
        </w:rPr>
        <w:t>)</w:t>
      </w:r>
    </w:p>
    <w:p w14:paraId="13204E17" w14:textId="77777777" w:rsidR="00946E5A" w:rsidRPr="008339A4" w:rsidRDefault="00946E5A" w:rsidP="008215D4">
      <w:pPr>
        <w:shd w:val="clear" w:color="auto" w:fill="FFFFFF"/>
        <w:spacing w:after="0" w:line="276" w:lineRule="auto"/>
        <w:ind w:left="992"/>
        <w:jc w:val="both"/>
        <w:rPr>
          <w:rFonts w:ascii="HelveticaNowText Regular" w:eastAsia="Times New Roman" w:hAnsi="HelveticaNowText Regular" w:cs="HelveticaNowText Regular"/>
          <w:i/>
          <w:color w:val="000000"/>
          <w:kern w:val="0"/>
          <w:sz w:val="20"/>
          <w:szCs w:val="20"/>
          <w:lang w:val="es-ES" w:eastAsia="es-ES"/>
          <w14:ligatures w14:val="none"/>
        </w:rPr>
      </w:pPr>
    </w:p>
    <w:p w14:paraId="59609335" w14:textId="77777777" w:rsidR="00946E5A" w:rsidRPr="008339A4" w:rsidRDefault="00946E5A" w:rsidP="008215D4">
      <w:pPr>
        <w:shd w:val="clear" w:color="auto" w:fill="FFFFFF"/>
        <w:tabs>
          <w:tab w:val="left" w:pos="1134"/>
        </w:tabs>
        <w:spacing w:after="0" w:line="276" w:lineRule="auto"/>
        <w:ind w:left="1418" w:hanging="426"/>
        <w:jc w:val="both"/>
        <w:rPr>
          <w:rFonts w:ascii="HelveticaNowText Regular" w:eastAsia="Times New Roman" w:hAnsi="HelveticaNowText Regular" w:cs="HelveticaNowText Regular"/>
          <w:i/>
          <w:color w:val="000000"/>
          <w:kern w:val="0"/>
          <w:sz w:val="20"/>
          <w:szCs w:val="20"/>
          <w:lang w:val="es-ES" w:eastAsia="es-ES"/>
          <w14:ligatures w14:val="none"/>
        </w:rPr>
      </w:pPr>
      <w:r w:rsidRPr="008339A4">
        <w:rPr>
          <w:rFonts w:ascii="HelveticaNowText Regular" w:eastAsia="Times New Roman" w:hAnsi="HelveticaNowText Regular" w:cs="HelveticaNowText Regular"/>
          <w:i/>
          <w:color w:val="000000"/>
          <w:kern w:val="0"/>
          <w:sz w:val="20"/>
          <w:szCs w:val="20"/>
          <w:lang w:val="es-ES" w:eastAsia="es-ES"/>
          <w14:ligatures w14:val="none"/>
        </w:rPr>
        <w:t>(a)</w:t>
      </w:r>
      <w:r w:rsidRPr="008339A4">
        <w:rPr>
          <w:rFonts w:ascii="HelveticaNowText Regular" w:eastAsia="Times New Roman" w:hAnsi="HelveticaNowText Regular" w:cs="HelveticaNowText Regular"/>
          <w:i/>
          <w:color w:val="000000"/>
          <w:kern w:val="0"/>
          <w:sz w:val="20"/>
          <w:szCs w:val="20"/>
          <w:lang w:val="es-ES" w:eastAsia="es-ES"/>
          <w14:ligatures w14:val="none"/>
        </w:rPr>
        <w:tab/>
        <w:t>indique la función del licitador dentro del grupo (responsable principal, responsable de cometidos específicos ... ): [......]</w:t>
      </w:r>
    </w:p>
    <w:p w14:paraId="68FC43B3" w14:textId="77777777" w:rsidR="00946E5A" w:rsidRPr="008339A4" w:rsidRDefault="00946E5A" w:rsidP="008215D4">
      <w:pPr>
        <w:shd w:val="clear" w:color="auto" w:fill="FFFFFF"/>
        <w:tabs>
          <w:tab w:val="left" w:pos="1134"/>
        </w:tabs>
        <w:spacing w:after="0" w:line="276" w:lineRule="auto"/>
        <w:ind w:left="1418" w:hanging="426"/>
        <w:jc w:val="both"/>
        <w:rPr>
          <w:rFonts w:ascii="HelveticaNowText Regular" w:eastAsia="Times New Roman" w:hAnsi="HelveticaNowText Regular" w:cs="HelveticaNowText Regular"/>
          <w:i/>
          <w:color w:val="000000"/>
          <w:kern w:val="0"/>
          <w:sz w:val="20"/>
          <w:szCs w:val="20"/>
          <w:lang w:val="es-ES" w:eastAsia="es-ES"/>
          <w14:ligatures w14:val="none"/>
        </w:rPr>
      </w:pPr>
      <w:r w:rsidRPr="008339A4">
        <w:rPr>
          <w:rFonts w:ascii="HelveticaNowText Regular" w:eastAsia="Times New Roman" w:hAnsi="HelveticaNowText Regular" w:cs="HelveticaNowText Regular"/>
          <w:i/>
          <w:color w:val="000000"/>
          <w:kern w:val="0"/>
          <w:sz w:val="20"/>
          <w:szCs w:val="20"/>
          <w:lang w:val="es-ES" w:eastAsia="es-ES"/>
          <w14:ligatures w14:val="none"/>
        </w:rPr>
        <w:t>(b)</w:t>
      </w:r>
      <w:r w:rsidRPr="008339A4">
        <w:rPr>
          <w:rFonts w:ascii="HelveticaNowText Regular" w:eastAsia="Times New Roman" w:hAnsi="HelveticaNowText Regular" w:cs="HelveticaNowText Regular"/>
          <w:i/>
          <w:color w:val="000000"/>
          <w:kern w:val="0"/>
          <w:sz w:val="20"/>
          <w:szCs w:val="20"/>
          <w:lang w:val="es-ES" w:eastAsia="es-ES"/>
          <w14:ligatures w14:val="none"/>
        </w:rPr>
        <w:tab/>
        <w:t>identifíquese a los demás operadores económicos que participan en el procedimiento de contratación conjuntamente: [......]</w:t>
      </w:r>
    </w:p>
    <w:p w14:paraId="30BE1600" w14:textId="77777777" w:rsidR="00946E5A" w:rsidRPr="008339A4" w:rsidRDefault="00946E5A" w:rsidP="008215D4">
      <w:pPr>
        <w:shd w:val="clear" w:color="auto" w:fill="FFFFFF"/>
        <w:tabs>
          <w:tab w:val="left" w:pos="1134"/>
        </w:tabs>
        <w:spacing w:after="0" w:line="276" w:lineRule="auto"/>
        <w:ind w:left="992"/>
        <w:jc w:val="both"/>
        <w:rPr>
          <w:rFonts w:ascii="HelveticaNowText Regular" w:eastAsia="Times New Roman" w:hAnsi="HelveticaNowText Regular" w:cs="HelveticaNowText Regular"/>
          <w:i/>
          <w:color w:val="000000"/>
          <w:kern w:val="0"/>
          <w:sz w:val="20"/>
          <w:szCs w:val="20"/>
          <w:lang w:val="es-ES" w:eastAsia="es-ES"/>
          <w14:ligatures w14:val="none"/>
        </w:rPr>
      </w:pPr>
      <w:r w:rsidRPr="008339A4">
        <w:rPr>
          <w:rFonts w:ascii="HelveticaNowText Regular" w:eastAsia="Times New Roman" w:hAnsi="HelveticaNowText Regular" w:cs="HelveticaNowText Regular"/>
          <w:i/>
          <w:color w:val="000000"/>
          <w:kern w:val="0"/>
          <w:sz w:val="20"/>
          <w:szCs w:val="20"/>
          <w:lang w:val="es-ES" w:eastAsia="es-ES"/>
          <w14:ligatures w14:val="none"/>
        </w:rPr>
        <w:t>(c)</w:t>
      </w:r>
      <w:r w:rsidRPr="008339A4">
        <w:rPr>
          <w:rFonts w:ascii="HelveticaNowText Regular" w:eastAsia="Times New Roman" w:hAnsi="HelveticaNowText Regular" w:cs="HelveticaNowText Regular"/>
          <w:i/>
          <w:color w:val="000000"/>
          <w:kern w:val="0"/>
          <w:sz w:val="20"/>
          <w:szCs w:val="20"/>
          <w:lang w:val="es-ES" w:eastAsia="es-ES"/>
          <w14:ligatures w14:val="none"/>
        </w:rPr>
        <w:tab/>
        <w:t>en su caso, nombre del grupo participante: [......]</w:t>
      </w:r>
    </w:p>
    <w:p w14:paraId="075ECE07" w14:textId="77777777" w:rsidR="00946E5A" w:rsidRPr="008339A4" w:rsidRDefault="00946E5A" w:rsidP="008215D4">
      <w:pPr>
        <w:shd w:val="clear" w:color="auto" w:fill="FFFFFF"/>
        <w:spacing w:after="0" w:line="276" w:lineRule="auto"/>
        <w:ind w:left="284"/>
        <w:jc w:val="both"/>
        <w:rPr>
          <w:rFonts w:ascii="HelveticaNowText Regular" w:eastAsia="Times New Roman" w:hAnsi="HelveticaNowText Regular" w:cs="HelveticaNowText Regular"/>
          <w:color w:val="000000"/>
          <w:kern w:val="0"/>
          <w:sz w:val="20"/>
          <w:szCs w:val="20"/>
          <w:lang w:val="es-ES" w:eastAsia="es-ES"/>
          <w14:ligatures w14:val="none"/>
        </w:rPr>
      </w:pPr>
    </w:p>
    <w:p w14:paraId="5B1295B8" w14:textId="77777777" w:rsidR="00946E5A" w:rsidRPr="008339A4" w:rsidRDefault="00946E5A" w:rsidP="008215D4">
      <w:pPr>
        <w:shd w:val="clear" w:color="auto" w:fill="FFFFFF"/>
        <w:spacing w:after="0" w:line="276" w:lineRule="auto"/>
        <w:ind w:left="142"/>
        <w:jc w:val="both"/>
        <w:rPr>
          <w:rFonts w:ascii="HelveticaNowText Regular" w:eastAsia="Times New Roman" w:hAnsi="HelveticaNowText Regular" w:cs="HelveticaNowText Regular"/>
          <w:color w:val="000000"/>
          <w:kern w:val="0"/>
          <w:sz w:val="20"/>
          <w:szCs w:val="20"/>
          <w:lang w:val="es-ES" w:eastAsia="es-ES"/>
          <w14:ligatures w14:val="none"/>
        </w:rPr>
      </w:pPr>
      <w:r w:rsidRPr="008339A4">
        <w:rPr>
          <w:rFonts w:ascii="HelveticaNowText Regular" w:eastAsia="Times New Roman" w:hAnsi="HelveticaNowText Regular" w:cs="HelveticaNowText Regular"/>
          <w:color w:val="000000"/>
          <w:kern w:val="0"/>
          <w:sz w:val="20"/>
          <w:szCs w:val="20"/>
          <w:lang w:val="es-ES" w:eastAsia="es-ES"/>
          <w14:ligatures w14:val="none"/>
        </w:rPr>
        <w:t>3.- Que, a los efectos del presente procedimiento de contratación, son representantes habilitados de la empresa:</w:t>
      </w:r>
    </w:p>
    <w:p w14:paraId="73069001" w14:textId="77777777" w:rsidR="00241DA7" w:rsidRPr="008339A4" w:rsidRDefault="00241DA7" w:rsidP="008215D4">
      <w:pPr>
        <w:shd w:val="clear" w:color="auto" w:fill="FFFFFF"/>
        <w:spacing w:after="0" w:line="276" w:lineRule="auto"/>
        <w:ind w:left="142"/>
        <w:jc w:val="both"/>
        <w:rPr>
          <w:rFonts w:ascii="HelveticaNowText Regular" w:eastAsia="Times New Roman" w:hAnsi="HelveticaNowText Regular" w:cs="HelveticaNowText Regular"/>
          <w:color w:val="000000"/>
          <w:kern w:val="0"/>
          <w:sz w:val="20"/>
          <w:szCs w:val="20"/>
          <w:lang w:val="es-ES" w:eastAsia="es-ES"/>
          <w14:ligatures w14:val="none"/>
        </w:rPr>
      </w:pPr>
    </w:p>
    <w:p w14:paraId="5DCF603C" w14:textId="77777777" w:rsidR="00946E5A" w:rsidRPr="008339A4" w:rsidRDefault="00946E5A" w:rsidP="008215D4">
      <w:pPr>
        <w:shd w:val="clear" w:color="auto" w:fill="FFFFFF"/>
        <w:spacing w:after="0" w:line="276" w:lineRule="auto"/>
        <w:ind w:left="284"/>
        <w:jc w:val="both"/>
        <w:rPr>
          <w:rFonts w:ascii="HelveticaNowText Regular" w:eastAsia="Times New Roman" w:hAnsi="HelveticaNowText Regular" w:cs="HelveticaNowText Regular"/>
          <w:color w:val="000000"/>
          <w:kern w:val="0"/>
          <w:sz w:val="20"/>
          <w:szCs w:val="20"/>
          <w:lang w:val="es-ES" w:eastAsia="es-ES"/>
          <w14:ligatures w14:val="none"/>
        </w:rPr>
      </w:pPr>
    </w:p>
    <w:p w14:paraId="77ABD0F5" w14:textId="77777777" w:rsidR="00946E5A" w:rsidRPr="008339A4" w:rsidRDefault="00946E5A" w:rsidP="008215D4">
      <w:pPr>
        <w:shd w:val="clear" w:color="auto" w:fill="FFFFFF"/>
        <w:spacing w:after="0" w:line="276" w:lineRule="auto"/>
        <w:ind w:left="992"/>
        <w:jc w:val="both"/>
        <w:rPr>
          <w:rFonts w:ascii="HelveticaNowText Regular" w:eastAsia="Times New Roman" w:hAnsi="HelveticaNowText Regular" w:cs="HelveticaNowText Regular"/>
          <w:color w:val="000000"/>
          <w:kern w:val="0"/>
          <w:sz w:val="20"/>
          <w:szCs w:val="20"/>
          <w:lang w:val="es-ES" w:eastAsia="es-ES"/>
          <w14:ligatures w14:val="none"/>
        </w:rPr>
      </w:pPr>
      <w:r w:rsidRPr="008339A4">
        <w:rPr>
          <w:rFonts w:ascii="HelveticaNowText Regular" w:eastAsia="Times New Roman" w:hAnsi="HelveticaNowText Regular" w:cs="HelveticaNowText Regular"/>
          <w:color w:val="000000"/>
          <w:kern w:val="0"/>
          <w:sz w:val="20"/>
          <w:szCs w:val="20"/>
          <w:lang w:val="es-ES" w:eastAsia="es-ES"/>
          <w14:ligatures w14:val="none"/>
        </w:rPr>
        <w:t>- Nombre: [......]</w:t>
      </w:r>
    </w:p>
    <w:p w14:paraId="157C4E2D" w14:textId="77777777" w:rsidR="00946E5A" w:rsidRPr="008339A4" w:rsidRDefault="00946E5A" w:rsidP="008215D4">
      <w:pPr>
        <w:shd w:val="clear" w:color="auto" w:fill="FFFFFF"/>
        <w:spacing w:after="0" w:line="276" w:lineRule="auto"/>
        <w:ind w:left="992"/>
        <w:jc w:val="both"/>
        <w:rPr>
          <w:rFonts w:ascii="HelveticaNowText Regular" w:eastAsia="Times New Roman" w:hAnsi="HelveticaNowText Regular" w:cs="HelveticaNowText Regular"/>
          <w:color w:val="000000"/>
          <w:kern w:val="0"/>
          <w:sz w:val="20"/>
          <w:szCs w:val="20"/>
          <w:lang w:val="es-ES" w:eastAsia="es-ES"/>
          <w14:ligatures w14:val="none"/>
        </w:rPr>
      </w:pPr>
      <w:r w:rsidRPr="008339A4">
        <w:rPr>
          <w:rFonts w:ascii="HelveticaNowText Regular" w:eastAsia="Times New Roman" w:hAnsi="HelveticaNowText Regular" w:cs="HelveticaNowText Regular"/>
          <w:color w:val="000000"/>
          <w:kern w:val="0"/>
          <w:sz w:val="20"/>
          <w:szCs w:val="20"/>
          <w:lang w:val="es-ES" w:eastAsia="es-ES"/>
          <w14:ligatures w14:val="none"/>
        </w:rPr>
        <w:t>- Cargo/Representación en la que actúa: [......]</w:t>
      </w:r>
    </w:p>
    <w:p w14:paraId="5CCFE1E6" w14:textId="77777777" w:rsidR="00946E5A" w:rsidRPr="008339A4" w:rsidRDefault="00946E5A" w:rsidP="008215D4">
      <w:pPr>
        <w:shd w:val="clear" w:color="auto" w:fill="FFFFFF"/>
        <w:spacing w:after="0" w:line="276" w:lineRule="auto"/>
        <w:ind w:left="992"/>
        <w:jc w:val="both"/>
        <w:rPr>
          <w:rFonts w:ascii="HelveticaNowText Regular" w:eastAsia="Times New Roman" w:hAnsi="HelveticaNowText Regular" w:cs="HelveticaNowText Regular"/>
          <w:color w:val="000000"/>
          <w:kern w:val="0"/>
          <w:sz w:val="20"/>
          <w:szCs w:val="20"/>
          <w:lang w:val="es-ES" w:eastAsia="es-ES"/>
          <w14:ligatures w14:val="none"/>
        </w:rPr>
      </w:pPr>
      <w:r w:rsidRPr="008339A4">
        <w:rPr>
          <w:rFonts w:ascii="HelveticaNowText Regular" w:eastAsia="Times New Roman" w:hAnsi="HelveticaNowText Regular" w:cs="HelveticaNowText Regular"/>
          <w:color w:val="000000"/>
          <w:kern w:val="0"/>
          <w:sz w:val="20"/>
          <w:szCs w:val="20"/>
          <w:lang w:val="es-ES" w:eastAsia="es-ES"/>
          <w14:ligatures w14:val="none"/>
        </w:rPr>
        <w:t>- Dirección postal: [......]</w:t>
      </w:r>
    </w:p>
    <w:p w14:paraId="2E1A0E52" w14:textId="77777777" w:rsidR="00946E5A" w:rsidRPr="008339A4" w:rsidRDefault="00946E5A" w:rsidP="008215D4">
      <w:pPr>
        <w:shd w:val="clear" w:color="auto" w:fill="FFFFFF"/>
        <w:spacing w:after="0" w:line="276" w:lineRule="auto"/>
        <w:ind w:left="992"/>
        <w:jc w:val="both"/>
        <w:rPr>
          <w:rFonts w:ascii="HelveticaNowText Regular" w:eastAsia="Times New Roman" w:hAnsi="HelveticaNowText Regular" w:cs="HelveticaNowText Regular"/>
          <w:color w:val="000000"/>
          <w:kern w:val="0"/>
          <w:sz w:val="20"/>
          <w:szCs w:val="20"/>
          <w:lang w:val="es-ES" w:eastAsia="es-ES"/>
          <w14:ligatures w14:val="none"/>
        </w:rPr>
      </w:pPr>
      <w:r w:rsidRPr="008339A4">
        <w:rPr>
          <w:rFonts w:ascii="HelveticaNowText Regular" w:eastAsia="Times New Roman" w:hAnsi="HelveticaNowText Regular" w:cs="HelveticaNowText Regular"/>
          <w:color w:val="000000"/>
          <w:kern w:val="0"/>
          <w:sz w:val="20"/>
          <w:szCs w:val="20"/>
          <w:lang w:val="es-ES" w:eastAsia="es-ES"/>
          <w14:ligatures w14:val="none"/>
        </w:rPr>
        <w:t>- Teléfono: [......]</w:t>
      </w:r>
    </w:p>
    <w:p w14:paraId="38A42A7E" w14:textId="77777777" w:rsidR="00946E5A" w:rsidRPr="008339A4" w:rsidRDefault="00946E5A" w:rsidP="008215D4">
      <w:pPr>
        <w:shd w:val="clear" w:color="auto" w:fill="FFFFFF"/>
        <w:spacing w:after="0" w:line="276" w:lineRule="auto"/>
        <w:ind w:left="992"/>
        <w:jc w:val="both"/>
        <w:rPr>
          <w:rFonts w:ascii="HelveticaNowText Regular" w:eastAsia="Times New Roman" w:hAnsi="HelveticaNowText Regular" w:cs="HelveticaNowText Regular"/>
          <w:color w:val="000000"/>
          <w:kern w:val="0"/>
          <w:sz w:val="20"/>
          <w:szCs w:val="20"/>
          <w:lang w:val="es-ES" w:eastAsia="es-ES"/>
          <w14:ligatures w14:val="none"/>
        </w:rPr>
      </w:pPr>
      <w:r w:rsidRPr="008339A4">
        <w:rPr>
          <w:rFonts w:ascii="HelveticaNowText Regular" w:eastAsia="Times New Roman" w:hAnsi="HelveticaNowText Regular" w:cs="HelveticaNowText Regular"/>
          <w:color w:val="000000"/>
          <w:kern w:val="0"/>
          <w:sz w:val="20"/>
          <w:szCs w:val="20"/>
          <w:lang w:val="es-ES" w:eastAsia="es-ES"/>
          <w14:ligatures w14:val="none"/>
        </w:rPr>
        <w:t>- Correo electrónico: [......]</w:t>
      </w:r>
    </w:p>
    <w:p w14:paraId="0CFF014A" w14:textId="77777777" w:rsidR="00946E5A" w:rsidRPr="008339A4" w:rsidRDefault="00946E5A" w:rsidP="008215D4">
      <w:pPr>
        <w:shd w:val="clear" w:color="auto" w:fill="FFFFFF"/>
        <w:spacing w:after="0" w:line="276" w:lineRule="auto"/>
        <w:ind w:left="284"/>
        <w:jc w:val="both"/>
        <w:rPr>
          <w:rFonts w:ascii="HelveticaNowText Regular" w:eastAsia="Times New Roman" w:hAnsi="HelveticaNowText Regular" w:cs="HelveticaNowText Regular"/>
          <w:color w:val="000000"/>
          <w:kern w:val="0"/>
          <w:sz w:val="20"/>
          <w:szCs w:val="20"/>
          <w:lang w:val="es-ES" w:eastAsia="es-ES"/>
          <w14:ligatures w14:val="none"/>
        </w:rPr>
      </w:pPr>
    </w:p>
    <w:p w14:paraId="2DE11B5F" w14:textId="77777777" w:rsidR="00946E5A" w:rsidRPr="008339A4" w:rsidRDefault="00946E5A" w:rsidP="008215D4">
      <w:pPr>
        <w:shd w:val="clear" w:color="auto" w:fill="FFFFFF"/>
        <w:spacing w:after="0" w:line="276" w:lineRule="auto"/>
        <w:ind w:left="142"/>
        <w:jc w:val="both"/>
        <w:rPr>
          <w:rFonts w:ascii="HelveticaNowText Regular" w:eastAsia="Times New Roman" w:hAnsi="HelveticaNowText Regular" w:cs="HelveticaNowText Regular"/>
          <w:color w:val="000000"/>
          <w:kern w:val="0"/>
          <w:sz w:val="20"/>
          <w:szCs w:val="20"/>
          <w:lang w:val="es-ES" w:eastAsia="es-ES"/>
          <w14:ligatures w14:val="none"/>
        </w:rPr>
      </w:pPr>
      <w:r w:rsidRPr="008339A4">
        <w:rPr>
          <w:rFonts w:ascii="HelveticaNowText Regular" w:eastAsia="Times New Roman" w:hAnsi="HelveticaNowText Regular" w:cs="HelveticaNowText Regular"/>
          <w:color w:val="000000"/>
          <w:kern w:val="0"/>
          <w:sz w:val="20"/>
          <w:szCs w:val="20"/>
          <w:lang w:val="es-ES" w:eastAsia="es-ES"/>
          <w14:ligatures w14:val="none"/>
        </w:rPr>
        <w:t>4.- Que la empresa que representa cumple las condiciones establecidas legalmente para contratar con el sector público y cumple todos y cada uno de los requisitos de aptitud, capacidad y solvencia (económica y financiera, técnica y profesional) establecidos en el Pliego que regula la presente licitación y está en disposición de poder acreditarlo en el momento que sea requerida.</w:t>
      </w:r>
    </w:p>
    <w:p w14:paraId="2FE3DACA" w14:textId="77777777" w:rsidR="00946E5A" w:rsidRPr="008339A4" w:rsidRDefault="00946E5A" w:rsidP="008215D4">
      <w:pPr>
        <w:shd w:val="clear" w:color="auto" w:fill="FFFFFF"/>
        <w:spacing w:after="0" w:line="276" w:lineRule="auto"/>
        <w:ind w:left="284"/>
        <w:jc w:val="both"/>
        <w:rPr>
          <w:rFonts w:ascii="HelveticaNowText Regular" w:eastAsia="Times New Roman" w:hAnsi="HelveticaNowText Regular" w:cs="HelveticaNowText Regular"/>
          <w:color w:val="000000"/>
          <w:kern w:val="0"/>
          <w:sz w:val="20"/>
          <w:szCs w:val="20"/>
          <w:lang w:val="es-ES" w:eastAsia="es-ES"/>
          <w14:ligatures w14:val="none"/>
        </w:rPr>
      </w:pPr>
    </w:p>
    <w:p w14:paraId="534D319A" w14:textId="77777777" w:rsidR="00946E5A" w:rsidRPr="008339A4" w:rsidRDefault="00946E5A" w:rsidP="008215D4">
      <w:pPr>
        <w:shd w:val="clear" w:color="auto" w:fill="FFFFFF"/>
        <w:spacing w:after="0" w:line="276" w:lineRule="auto"/>
        <w:ind w:left="142"/>
        <w:jc w:val="both"/>
        <w:rPr>
          <w:rFonts w:ascii="HelveticaNowText Regular" w:eastAsia="Times New Roman" w:hAnsi="HelveticaNowText Regular" w:cs="HelveticaNowText Regular"/>
          <w:color w:val="000000"/>
          <w:kern w:val="0"/>
          <w:sz w:val="20"/>
          <w:szCs w:val="20"/>
          <w:lang w:val="es-ES" w:eastAsia="es-ES"/>
          <w14:ligatures w14:val="none"/>
        </w:rPr>
      </w:pPr>
      <w:r w:rsidRPr="008339A4">
        <w:rPr>
          <w:rFonts w:ascii="HelveticaNowText Regular" w:eastAsia="Times New Roman" w:hAnsi="HelveticaNowText Regular" w:cs="HelveticaNowText Regular"/>
          <w:color w:val="000000"/>
          <w:kern w:val="0"/>
          <w:sz w:val="20"/>
          <w:szCs w:val="20"/>
          <w:lang w:val="es-ES" w:eastAsia="es-ES"/>
          <w14:ligatures w14:val="none"/>
        </w:rPr>
        <w:t>Consecuentemente, se compromete en el momento que sea requerido por la Mutua Intercomarcal a aportar, en el plazo requerido, la documentación acreditativa de la capacidad, aptitud y solvencia exigida en el procedimiento.</w:t>
      </w:r>
    </w:p>
    <w:p w14:paraId="5374BFF4" w14:textId="77777777" w:rsidR="00946E5A" w:rsidRPr="008339A4" w:rsidRDefault="00946E5A" w:rsidP="008215D4">
      <w:pPr>
        <w:shd w:val="clear" w:color="auto" w:fill="FFFFFF"/>
        <w:spacing w:after="0" w:line="276" w:lineRule="auto"/>
        <w:ind w:left="284"/>
        <w:jc w:val="both"/>
        <w:rPr>
          <w:rFonts w:ascii="HelveticaNowText Regular" w:eastAsia="Times New Roman" w:hAnsi="HelveticaNowText Regular" w:cs="HelveticaNowText Regular"/>
          <w:color w:val="000000"/>
          <w:kern w:val="0"/>
          <w:sz w:val="20"/>
          <w:szCs w:val="20"/>
          <w:lang w:val="es-ES" w:eastAsia="es-ES"/>
          <w14:ligatures w14:val="none"/>
        </w:rPr>
      </w:pPr>
    </w:p>
    <w:p w14:paraId="40F4D9C5" w14:textId="77777777" w:rsidR="00946E5A" w:rsidRPr="008339A4" w:rsidRDefault="00946E5A" w:rsidP="008215D4">
      <w:pPr>
        <w:shd w:val="clear" w:color="auto" w:fill="FFFFFF"/>
        <w:spacing w:after="0" w:line="276" w:lineRule="auto"/>
        <w:ind w:left="142"/>
        <w:jc w:val="both"/>
        <w:rPr>
          <w:rFonts w:ascii="HelveticaNowText Regular" w:eastAsia="Times New Roman" w:hAnsi="HelveticaNowText Regular" w:cs="HelveticaNowText Regular"/>
          <w:color w:val="000000"/>
          <w:kern w:val="0"/>
          <w:sz w:val="20"/>
          <w:szCs w:val="20"/>
          <w:lang w:val="es-ES" w:eastAsia="es-ES"/>
          <w14:ligatures w14:val="none"/>
        </w:rPr>
      </w:pPr>
      <w:r w:rsidRPr="008339A4">
        <w:rPr>
          <w:rFonts w:ascii="HelveticaNowText Regular" w:eastAsia="Times New Roman" w:hAnsi="HelveticaNowText Regular" w:cs="HelveticaNowText Regular"/>
          <w:color w:val="000000"/>
          <w:kern w:val="0"/>
          <w:sz w:val="20"/>
          <w:szCs w:val="20"/>
          <w:lang w:val="es-ES" w:eastAsia="es-ES"/>
          <w14:ligatures w14:val="none"/>
        </w:rPr>
        <w:t>5.- Que la empresa que representa y sus administradores y/o representantes no se encuentran en ninguno de los supuestos de incapacidad o prohibiciones de contratar determinados en la legislación vigente.</w:t>
      </w:r>
    </w:p>
    <w:p w14:paraId="0C532426" w14:textId="77777777" w:rsidR="00946E5A" w:rsidRPr="008339A4" w:rsidRDefault="00946E5A" w:rsidP="008215D4">
      <w:pPr>
        <w:shd w:val="clear" w:color="auto" w:fill="FFFFFF"/>
        <w:spacing w:after="0" w:line="276" w:lineRule="auto"/>
        <w:ind w:left="142"/>
        <w:jc w:val="both"/>
        <w:rPr>
          <w:rFonts w:ascii="HelveticaNowText Regular" w:eastAsia="Times New Roman" w:hAnsi="HelveticaNowText Regular" w:cs="HelveticaNowText Regular"/>
          <w:color w:val="000000"/>
          <w:kern w:val="0"/>
          <w:sz w:val="20"/>
          <w:szCs w:val="20"/>
          <w:lang w:val="es-ES" w:eastAsia="es-ES"/>
          <w14:ligatures w14:val="none"/>
        </w:rPr>
      </w:pPr>
    </w:p>
    <w:p w14:paraId="6C9E8784" w14:textId="77777777" w:rsidR="00946E5A" w:rsidRPr="008339A4" w:rsidRDefault="00946E5A" w:rsidP="008215D4">
      <w:pPr>
        <w:shd w:val="clear" w:color="auto" w:fill="FFFFFF"/>
        <w:spacing w:after="0" w:line="276" w:lineRule="auto"/>
        <w:ind w:left="142"/>
        <w:jc w:val="both"/>
        <w:rPr>
          <w:rFonts w:ascii="HelveticaNowText Regular" w:eastAsia="Times New Roman" w:hAnsi="HelveticaNowText Regular" w:cs="HelveticaNowText Regular"/>
          <w:color w:val="000000"/>
          <w:kern w:val="0"/>
          <w:sz w:val="20"/>
          <w:szCs w:val="20"/>
          <w:lang w:val="es-ES" w:eastAsia="es-ES"/>
          <w14:ligatures w14:val="none"/>
        </w:rPr>
      </w:pPr>
      <w:r w:rsidRPr="008339A4">
        <w:rPr>
          <w:rFonts w:ascii="HelveticaNowText Regular" w:eastAsia="Times New Roman" w:hAnsi="HelveticaNowText Regular" w:cs="HelveticaNowText Regular"/>
          <w:color w:val="000000"/>
          <w:kern w:val="0"/>
          <w:sz w:val="20"/>
          <w:szCs w:val="20"/>
          <w:lang w:val="es-ES" w:eastAsia="es-ES"/>
          <w14:ligatures w14:val="none"/>
        </w:rPr>
        <w:t xml:space="preserve">6.- Que la empresa licitadora, asimismo, asume como Condición/es Especial/es de Ejecución, la/s establecida/s en el apartado Q del cuadro de características del Pliego de Cláusulas Administrativas Particulares. </w:t>
      </w:r>
    </w:p>
    <w:p w14:paraId="18C1B842" w14:textId="77777777" w:rsidR="00946E5A" w:rsidRPr="008339A4" w:rsidRDefault="00946E5A" w:rsidP="008215D4">
      <w:pPr>
        <w:shd w:val="clear" w:color="auto" w:fill="FFFFFF"/>
        <w:spacing w:after="0" w:line="276" w:lineRule="auto"/>
        <w:ind w:left="284"/>
        <w:jc w:val="both"/>
        <w:rPr>
          <w:rFonts w:ascii="HelveticaNowText Regular" w:eastAsia="Times New Roman" w:hAnsi="HelveticaNowText Regular" w:cs="HelveticaNowText Regular"/>
          <w:color w:val="000000"/>
          <w:kern w:val="0"/>
          <w:sz w:val="20"/>
          <w:szCs w:val="20"/>
          <w:lang w:val="es-ES" w:eastAsia="es-ES"/>
          <w14:ligatures w14:val="none"/>
        </w:rPr>
      </w:pPr>
    </w:p>
    <w:p w14:paraId="5AC685A1" w14:textId="77777777" w:rsidR="00946E5A" w:rsidRPr="008339A4" w:rsidRDefault="00946E5A" w:rsidP="008215D4">
      <w:pPr>
        <w:shd w:val="clear" w:color="auto" w:fill="FFFFFF"/>
        <w:spacing w:after="0" w:line="276" w:lineRule="auto"/>
        <w:ind w:left="142"/>
        <w:jc w:val="both"/>
        <w:rPr>
          <w:rFonts w:ascii="HelveticaNowText Regular" w:eastAsia="Times New Roman" w:hAnsi="HelveticaNowText Regular" w:cs="HelveticaNowText Regular"/>
          <w:color w:val="000000"/>
          <w:kern w:val="0"/>
          <w:sz w:val="20"/>
          <w:szCs w:val="20"/>
          <w:lang w:val="es-ES" w:eastAsia="es-ES"/>
          <w14:ligatures w14:val="none"/>
        </w:rPr>
      </w:pPr>
      <w:r w:rsidRPr="008339A4">
        <w:rPr>
          <w:rFonts w:ascii="HelveticaNowText Regular" w:eastAsia="Times New Roman" w:hAnsi="HelveticaNowText Regular" w:cs="HelveticaNowText Regular"/>
          <w:color w:val="000000"/>
          <w:kern w:val="0"/>
          <w:sz w:val="20"/>
          <w:szCs w:val="20"/>
          <w:lang w:val="es-ES" w:eastAsia="es-ES"/>
          <w14:ligatures w14:val="none"/>
        </w:rPr>
        <w:t xml:space="preserve">7.- Que la empresa está al corriente de sus obligaciones relativas al pago de impuestos y cotizaciones a la Seguridad Social, tanto en el país en el que está establecido como en el Estado español. </w:t>
      </w:r>
    </w:p>
    <w:p w14:paraId="0D016089" w14:textId="77777777" w:rsidR="00946E5A" w:rsidRPr="008339A4" w:rsidRDefault="00946E5A" w:rsidP="008215D4">
      <w:pPr>
        <w:shd w:val="clear" w:color="auto" w:fill="FFFFFF"/>
        <w:spacing w:after="0" w:line="276" w:lineRule="auto"/>
        <w:ind w:left="284"/>
        <w:jc w:val="both"/>
        <w:rPr>
          <w:rFonts w:ascii="HelveticaNowText Regular" w:eastAsia="Times New Roman" w:hAnsi="HelveticaNowText Regular" w:cs="HelveticaNowText Regular"/>
          <w:color w:val="000000"/>
          <w:kern w:val="0"/>
          <w:sz w:val="20"/>
          <w:szCs w:val="20"/>
          <w:lang w:val="es-ES" w:eastAsia="es-ES"/>
          <w14:ligatures w14:val="none"/>
        </w:rPr>
      </w:pPr>
    </w:p>
    <w:p w14:paraId="08E12298" w14:textId="77777777" w:rsidR="00946E5A" w:rsidRPr="008339A4" w:rsidRDefault="00946E5A" w:rsidP="008215D4">
      <w:pPr>
        <w:shd w:val="clear" w:color="auto" w:fill="FFFFFF"/>
        <w:spacing w:after="0" w:line="276" w:lineRule="auto"/>
        <w:ind w:left="142"/>
        <w:jc w:val="both"/>
        <w:rPr>
          <w:rFonts w:ascii="HelveticaNowText Regular" w:eastAsia="Times New Roman" w:hAnsi="HelveticaNowText Regular" w:cs="HelveticaNowText Regular"/>
          <w:color w:val="000000"/>
          <w:kern w:val="0"/>
          <w:sz w:val="20"/>
          <w:szCs w:val="20"/>
          <w:lang w:val="es-ES" w:eastAsia="es-ES"/>
          <w14:ligatures w14:val="none"/>
        </w:rPr>
      </w:pPr>
      <w:r w:rsidRPr="008339A4">
        <w:rPr>
          <w:rFonts w:ascii="HelveticaNowText Regular" w:eastAsia="Times New Roman" w:hAnsi="HelveticaNowText Regular" w:cs="HelveticaNowText Regular"/>
          <w:color w:val="000000"/>
          <w:kern w:val="0"/>
          <w:sz w:val="20"/>
          <w:szCs w:val="20"/>
          <w:lang w:val="es-ES" w:eastAsia="es-ES"/>
          <w14:ligatures w14:val="none"/>
        </w:rPr>
        <w:t xml:space="preserve">8.- Que la empresa no ha incumplido sus obligaciones en los ámbitos de la legislación laboral, social ni medioambiental. </w:t>
      </w:r>
    </w:p>
    <w:p w14:paraId="3FF8C4E3" w14:textId="77777777" w:rsidR="00946E5A" w:rsidRPr="008339A4" w:rsidRDefault="00946E5A" w:rsidP="008215D4">
      <w:pPr>
        <w:shd w:val="clear" w:color="auto" w:fill="FFFFFF"/>
        <w:spacing w:after="0" w:line="276" w:lineRule="auto"/>
        <w:ind w:left="284"/>
        <w:jc w:val="both"/>
        <w:rPr>
          <w:rFonts w:ascii="HelveticaNowText Regular" w:eastAsia="Times New Roman" w:hAnsi="HelveticaNowText Regular" w:cs="HelveticaNowText Regular"/>
          <w:color w:val="000000"/>
          <w:kern w:val="0"/>
          <w:sz w:val="20"/>
          <w:szCs w:val="20"/>
          <w:lang w:val="es-ES" w:eastAsia="es-ES"/>
          <w14:ligatures w14:val="none"/>
        </w:rPr>
      </w:pPr>
    </w:p>
    <w:p w14:paraId="45A5FDA0" w14:textId="77777777" w:rsidR="00946E5A" w:rsidRPr="008339A4" w:rsidRDefault="00946E5A" w:rsidP="008215D4">
      <w:pPr>
        <w:shd w:val="clear" w:color="auto" w:fill="FFFFFF"/>
        <w:spacing w:after="0" w:line="276" w:lineRule="auto"/>
        <w:ind w:left="142"/>
        <w:jc w:val="both"/>
        <w:rPr>
          <w:rFonts w:ascii="HelveticaNowText Regular" w:eastAsia="Times New Roman" w:hAnsi="HelveticaNowText Regular" w:cs="HelveticaNowText Regular"/>
          <w:color w:val="000000"/>
          <w:kern w:val="0"/>
          <w:sz w:val="20"/>
          <w:szCs w:val="20"/>
          <w:lang w:val="es-ES" w:eastAsia="es-ES"/>
          <w14:ligatures w14:val="none"/>
        </w:rPr>
      </w:pPr>
      <w:r w:rsidRPr="008339A4">
        <w:rPr>
          <w:rFonts w:ascii="HelveticaNowText Regular" w:eastAsia="Times New Roman" w:hAnsi="HelveticaNowText Regular" w:cs="HelveticaNowText Regular"/>
          <w:color w:val="000000"/>
          <w:kern w:val="0"/>
          <w:sz w:val="20"/>
          <w:szCs w:val="20"/>
          <w:lang w:val="es-ES" w:eastAsia="es-ES"/>
          <w14:ligatures w14:val="none"/>
        </w:rPr>
        <w:t>9.- Que la empresa no tiene conocimiento de ningún conflicto de interés con la Mutua debido a su participación en el presente procedimiento de contratación.</w:t>
      </w:r>
    </w:p>
    <w:p w14:paraId="0BFFAFB5" w14:textId="77777777" w:rsidR="00946E5A" w:rsidRPr="008339A4" w:rsidRDefault="00946E5A" w:rsidP="008215D4">
      <w:pPr>
        <w:shd w:val="clear" w:color="auto" w:fill="FFFFFF"/>
        <w:spacing w:after="0" w:line="276" w:lineRule="auto"/>
        <w:ind w:left="284"/>
        <w:jc w:val="both"/>
        <w:rPr>
          <w:rFonts w:ascii="HelveticaNowText Regular" w:eastAsia="Times New Roman" w:hAnsi="HelveticaNowText Regular" w:cs="HelveticaNowText Regular"/>
          <w:color w:val="000000"/>
          <w:kern w:val="0"/>
          <w:sz w:val="20"/>
          <w:szCs w:val="20"/>
          <w:lang w:val="es-ES" w:eastAsia="es-ES"/>
          <w14:ligatures w14:val="none"/>
        </w:rPr>
      </w:pPr>
      <w:r w:rsidRPr="008339A4">
        <w:rPr>
          <w:rFonts w:ascii="HelveticaNowText Regular" w:eastAsia="Times New Roman" w:hAnsi="HelveticaNowText Regular" w:cs="HelveticaNowText Regular"/>
          <w:color w:val="000000"/>
          <w:kern w:val="0"/>
          <w:sz w:val="20"/>
          <w:szCs w:val="20"/>
          <w:lang w:val="es-ES" w:eastAsia="es-ES"/>
          <w14:ligatures w14:val="none"/>
        </w:rPr>
        <w:t> </w:t>
      </w:r>
    </w:p>
    <w:p w14:paraId="6B04584A" w14:textId="77777777" w:rsidR="00946E5A" w:rsidRPr="008339A4" w:rsidRDefault="00946E5A" w:rsidP="008215D4">
      <w:pPr>
        <w:shd w:val="clear" w:color="auto" w:fill="FFFFFF"/>
        <w:spacing w:after="0" w:line="276" w:lineRule="auto"/>
        <w:ind w:left="142"/>
        <w:jc w:val="both"/>
        <w:rPr>
          <w:rFonts w:ascii="HelveticaNowText Regular" w:eastAsia="Times New Roman" w:hAnsi="HelveticaNowText Regular" w:cs="HelveticaNowText Regular"/>
          <w:color w:val="000000"/>
          <w:kern w:val="0"/>
          <w:sz w:val="20"/>
          <w:szCs w:val="20"/>
          <w:lang w:val="es-ES" w:eastAsia="es-ES"/>
          <w14:ligatures w14:val="none"/>
        </w:rPr>
      </w:pPr>
      <w:r w:rsidRPr="008339A4">
        <w:rPr>
          <w:rFonts w:ascii="HelveticaNowText Regular" w:eastAsia="Times New Roman" w:hAnsi="HelveticaNowText Regular" w:cs="HelveticaNowText Regular"/>
          <w:color w:val="000000"/>
          <w:kern w:val="0"/>
          <w:sz w:val="20"/>
          <w:szCs w:val="20"/>
          <w:lang w:val="es-ES" w:eastAsia="es-ES"/>
          <w14:ligatures w14:val="none"/>
        </w:rPr>
        <w:t>10.- Que acepta que la documentación mediante el presente formulario tiene carácter contractual.</w:t>
      </w:r>
    </w:p>
    <w:p w14:paraId="20BC0F2A" w14:textId="77777777" w:rsidR="00946E5A" w:rsidRPr="008339A4" w:rsidRDefault="00946E5A" w:rsidP="008215D4">
      <w:pPr>
        <w:shd w:val="clear" w:color="auto" w:fill="FFFFFF"/>
        <w:spacing w:after="0" w:line="276" w:lineRule="auto"/>
        <w:ind w:left="284"/>
        <w:jc w:val="both"/>
        <w:rPr>
          <w:rFonts w:ascii="HelveticaNowText Regular" w:eastAsia="Times New Roman" w:hAnsi="HelveticaNowText Regular" w:cs="HelveticaNowText Regular"/>
          <w:color w:val="000000"/>
          <w:kern w:val="0"/>
          <w:sz w:val="20"/>
          <w:szCs w:val="20"/>
          <w:lang w:val="es-ES" w:eastAsia="es-ES"/>
          <w14:ligatures w14:val="none"/>
        </w:rPr>
      </w:pPr>
      <w:r w:rsidRPr="008339A4">
        <w:rPr>
          <w:rFonts w:ascii="HelveticaNowText Regular" w:eastAsia="Times New Roman" w:hAnsi="HelveticaNowText Regular" w:cs="HelveticaNowText Regular"/>
          <w:color w:val="000000"/>
          <w:kern w:val="0"/>
          <w:sz w:val="20"/>
          <w:szCs w:val="20"/>
          <w:lang w:val="es-ES" w:eastAsia="es-ES"/>
          <w14:ligatures w14:val="none"/>
        </w:rPr>
        <w:t> </w:t>
      </w:r>
    </w:p>
    <w:p w14:paraId="699E7088" w14:textId="77777777" w:rsidR="00946E5A" w:rsidRPr="008339A4" w:rsidRDefault="00946E5A" w:rsidP="008215D4">
      <w:pPr>
        <w:shd w:val="clear" w:color="auto" w:fill="FFFFFF"/>
        <w:spacing w:after="0" w:line="276" w:lineRule="auto"/>
        <w:ind w:left="142"/>
        <w:jc w:val="both"/>
        <w:rPr>
          <w:rFonts w:ascii="HelveticaNowText Regular" w:eastAsia="Times New Roman" w:hAnsi="HelveticaNowText Regular" w:cs="HelveticaNowText Regular"/>
          <w:color w:val="000000"/>
          <w:kern w:val="0"/>
          <w:sz w:val="20"/>
          <w:szCs w:val="20"/>
          <w:lang w:val="es-ES" w:eastAsia="es-ES"/>
          <w14:ligatures w14:val="none"/>
        </w:rPr>
      </w:pPr>
      <w:r w:rsidRPr="008339A4">
        <w:rPr>
          <w:rFonts w:ascii="HelveticaNowText Regular" w:eastAsia="Times New Roman" w:hAnsi="HelveticaNowText Regular" w:cs="HelveticaNowText Regular"/>
          <w:color w:val="000000"/>
          <w:kern w:val="0"/>
          <w:sz w:val="20"/>
          <w:szCs w:val="20"/>
          <w:lang w:val="es-ES" w:eastAsia="es-ES"/>
          <w14:ligatures w14:val="none"/>
        </w:rPr>
        <w:t>11.- Que la empresa que representa cumple y se compromete a cumplir los principios éticos y reglas de conducta indicados por la Mutua Intercomarcal, asumiendo las responsabilidades de su incumplimiento.</w:t>
      </w:r>
    </w:p>
    <w:p w14:paraId="7E500D09" w14:textId="77777777" w:rsidR="00946E5A" w:rsidRPr="008339A4" w:rsidRDefault="00946E5A" w:rsidP="008215D4">
      <w:pPr>
        <w:shd w:val="clear" w:color="auto" w:fill="FFFFFF"/>
        <w:spacing w:after="0" w:line="276" w:lineRule="auto"/>
        <w:ind w:left="284"/>
        <w:jc w:val="both"/>
        <w:rPr>
          <w:rFonts w:ascii="HelveticaNowText Regular" w:eastAsia="Times New Roman" w:hAnsi="HelveticaNowText Regular" w:cs="HelveticaNowText Regular"/>
          <w:color w:val="000000"/>
          <w:kern w:val="0"/>
          <w:sz w:val="20"/>
          <w:szCs w:val="20"/>
          <w:lang w:val="es-ES" w:eastAsia="es-ES"/>
          <w14:ligatures w14:val="none"/>
        </w:rPr>
      </w:pPr>
    </w:p>
    <w:p w14:paraId="6011073B" w14:textId="77777777" w:rsidR="00946E5A" w:rsidRPr="008339A4" w:rsidRDefault="00946E5A" w:rsidP="008215D4">
      <w:pPr>
        <w:shd w:val="clear" w:color="auto" w:fill="FFFFFF"/>
        <w:spacing w:after="0" w:line="276" w:lineRule="auto"/>
        <w:ind w:left="142"/>
        <w:jc w:val="both"/>
        <w:rPr>
          <w:rFonts w:ascii="HelveticaNowText Regular" w:eastAsia="Times New Roman" w:hAnsi="HelveticaNowText Regular" w:cs="HelveticaNowText Regular"/>
          <w:color w:val="000000"/>
          <w:kern w:val="0"/>
          <w:sz w:val="20"/>
          <w:szCs w:val="20"/>
          <w:lang w:val="es-ES" w:eastAsia="es-ES"/>
          <w14:ligatures w14:val="none"/>
        </w:rPr>
      </w:pPr>
      <w:r w:rsidRPr="008339A4">
        <w:rPr>
          <w:rFonts w:ascii="HelveticaNowText Regular" w:eastAsia="Times New Roman" w:hAnsi="HelveticaNowText Regular" w:cs="HelveticaNowText Regular"/>
          <w:color w:val="000000"/>
          <w:kern w:val="0"/>
          <w:sz w:val="20"/>
          <w:szCs w:val="20"/>
          <w:lang w:val="es-ES" w:eastAsia="es-ES"/>
          <w14:ligatures w14:val="none"/>
        </w:rPr>
        <w:t>12.- Que la empresa que representa no ha retirado indebidamente su proposición o candidatura en un procedimiento de adjudicación, ni ha imposibilitado la adjudicación de un contrato a su favor para no cumplimentar lo establecido en el artículo 150.2 de la LCSP, dentro del plazo señalado al efecto interviniendo dolo, culpa o negligencia, ni ha dejado de formalizar un contrato adjudicado a su favor por causas que le sean imputables.</w:t>
      </w:r>
    </w:p>
    <w:p w14:paraId="084F511B" w14:textId="77777777" w:rsidR="00946E5A" w:rsidRPr="008339A4" w:rsidRDefault="00946E5A" w:rsidP="008215D4">
      <w:pPr>
        <w:shd w:val="clear" w:color="auto" w:fill="FFFFFF"/>
        <w:spacing w:after="0" w:line="276" w:lineRule="auto"/>
        <w:ind w:left="284"/>
        <w:jc w:val="both"/>
        <w:rPr>
          <w:rFonts w:ascii="HelveticaNowText Regular" w:eastAsia="Times New Roman" w:hAnsi="HelveticaNowText Regular" w:cs="HelveticaNowText Regular"/>
          <w:color w:val="000000"/>
          <w:kern w:val="0"/>
          <w:sz w:val="20"/>
          <w:szCs w:val="20"/>
          <w:lang w:val="es-ES" w:eastAsia="es-ES"/>
          <w14:ligatures w14:val="none"/>
        </w:rPr>
      </w:pPr>
    </w:p>
    <w:p w14:paraId="65E73726" w14:textId="77777777" w:rsidR="00946E5A" w:rsidRPr="008339A4" w:rsidRDefault="00946E5A" w:rsidP="008215D4">
      <w:pPr>
        <w:shd w:val="clear" w:color="auto" w:fill="FFFFFF"/>
        <w:spacing w:after="0" w:line="276" w:lineRule="auto"/>
        <w:ind w:left="142"/>
        <w:jc w:val="both"/>
        <w:rPr>
          <w:rFonts w:ascii="HelveticaNowText Regular" w:eastAsia="Times New Roman" w:hAnsi="HelveticaNowText Regular" w:cs="HelveticaNowText Regular"/>
          <w:color w:val="000000"/>
          <w:kern w:val="0"/>
          <w:sz w:val="20"/>
          <w:szCs w:val="20"/>
          <w:lang w:val="es-ES" w:eastAsia="es-ES"/>
          <w14:ligatures w14:val="none"/>
        </w:rPr>
      </w:pPr>
      <w:r w:rsidRPr="008339A4">
        <w:rPr>
          <w:rFonts w:ascii="HelveticaNowText Regular" w:eastAsia="Times New Roman" w:hAnsi="HelveticaNowText Regular" w:cs="HelveticaNowText Regular"/>
          <w:color w:val="000000"/>
          <w:kern w:val="0"/>
          <w:sz w:val="20"/>
          <w:szCs w:val="20"/>
          <w:lang w:val="es-ES" w:eastAsia="es-ES"/>
          <w14:ligatures w14:val="none"/>
        </w:rPr>
        <w:t>13.- Que en relación a la licitación del contrato de referencia antes indicado y de acuerdo con la práctica de las notificaciones que se derivan de la misma designa como medio preferente para recibir dichas notificaciones al/a Sr./a ............................................... con NIF...................... en la dirección de correo electrónico: .........................</w:t>
      </w:r>
    </w:p>
    <w:p w14:paraId="723B8B70" w14:textId="77777777" w:rsidR="00946E5A" w:rsidRPr="008339A4" w:rsidRDefault="00946E5A" w:rsidP="008215D4">
      <w:pPr>
        <w:shd w:val="clear" w:color="auto" w:fill="FFFFFF"/>
        <w:spacing w:after="0" w:line="276" w:lineRule="auto"/>
        <w:ind w:left="284"/>
        <w:jc w:val="both"/>
        <w:rPr>
          <w:rFonts w:ascii="HelveticaNowText Regular" w:eastAsia="Times New Roman" w:hAnsi="HelveticaNowText Regular" w:cs="HelveticaNowText Regular"/>
          <w:color w:val="000000"/>
          <w:kern w:val="0"/>
          <w:sz w:val="20"/>
          <w:szCs w:val="20"/>
          <w:lang w:val="es-ES" w:eastAsia="es-ES"/>
          <w14:ligatures w14:val="none"/>
        </w:rPr>
      </w:pPr>
    </w:p>
    <w:p w14:paraId="71613155" w14:textId="77777777" w:rsidR="00946E5A" w:rsidRPr="008339A4" w:rsidRDefault="00946E5A" w:rsidP="008215D4">
      <w:pPr>
        <w:shd w:val="clear" w:color="auto" w:fill="FFFFFF"/>
        <w:spacing w:after="0" w:line="276" w:lineRule="auto"/>
        <w:ind w:left="142"/>
        <w:jc w:val="both"/>
        <w:rPr>
          <w:rFonts w:ascii="HelveticaNowText Regular" w:eastAsia="Times New Roman" w:hAnsi="HelveticaNowText Regular" w:cs="HelveticaNowText Regular"/>
          <w:color w:val="000000"/>
          <w:kern w:val="0"/>
          <w:sz w:val="20"/>
          <w:szCs w:val="20"/>
          <w:lang w:val="es-ES" w:eastAsia="es-ES"/>
          <w14:ligatures w14:val="none"/>
        </w:rPr>
      </w:pPr>
      <w:r w:rsidRPr="008339A4">
        <w:rPr>
          <w:rFonts w:ascii="HelveticaNowText Regular" w:eastAsia="Times New Roman" w:hAnsi="HelveticaNowText Regular" w:cs="HelveticaNowText Regular"/>
          <w:color w:val="000000"/>
          <w:kern w:val="0"/>
          <w:sz w:val="20"/>
          <w:szCs w:val="20"/>
          <w:lang w:val="es-ES" w:eastAsia="es-ES"/>
          <w14:ligatures w14:val="none"/>
        </w:rPr>
        <w:t>14.- Que la empresa tiene intención de subcontratar (</w:t>
      </w:r>
      <w:r w:rsidRPr="008339A4">
        <w:rPr>
          <w:rFonts w:ascii="HelveticaNowText Regular" w:eastAsia="Times New Roman" w:hAnsi="HelveticaNowText Regular" w:cs="HelveticaNowText Regular"/>
          <w:color w:val="000000"/>
          <w:kern w:val="0"/>
          <w:sz w:val="20"/>
          <w:szCs w:val="20"/>
          <w:highlight w:val="yellow"/>
          <w:lang w:val="es-ES" w:eastAsia="es-ES"/>
          <w14:ligatures w14:val="none"/>
        </w:rPr>
        <w:t>Sí/No</w:t>
      </w:r>
      <w:r w:rsidRPr="008339A4">
        <w:rPr>
          <w:rFonts w:ascii="HelveticaNowText Regular" w:eastAsia="Times New Roman" w:hAnsi="HelveticaNowText Regular" w:cs="HelveticaNowText Regular"/>
          <w:color w:val="000000"/>
          <w:kern w:val="0"/>
          <w:sz w:val="20"/>
          <w:szCs w:val="20"/>
          <w:lang w:val="es-ES" w:eastAsia="es-ES"/>
          <w14:ligatures w14:val="none"/>
        </w:rPr>
        <w:t>).......</w:t>
      </w:r>
    </w:p>
    <w:p w14:paraId="38AE8E94" w14:textId="77777777" w:rsidR="00946E5A" w:rsidRPr="008339A4" w:rsidRDefault="00946E5A" w:rsidP="008215D4">
      <w:pPr>
        <w:shd w:val="clear" w:color="auto" w:fill="FFFFFF"/>
        <w:spacing w:after="0" w:line="276" w:lineRule="auto"/>
        <w:ind w:left="142"/>
        <w:jc w:val="both"/>
        <w:rPr>
          <w:rFonts w:ascii="HelveticaNowText Regular" w:eastAsia="Times New Roman" w:hAnsi="HelveticaNowText Regular" w:cs="HelveticaNowText Regular"/>
          <w:color w:val="000000"/>
          <w:kern w:val="0"/>
          <w:sz w:val="20"/>
          <w:szCs w:val="20"/>
          <w:lang w:val="es-ES" w:eastAsia="es-ES"/>
          <w14:ligatures w14:val="none"/>
        </w:rPr>
      </w:pPr>
    </w:p>
    <w:p w14:paraId="1BA0919E" w14:textId="77777777" w:rsidR="00946E5A" w:rsidRPr="008339A4" w:rsidRDefault="00946E5A" w:rsidP="008215D4">
      <w:pPr>
        <w:shd w:val="clear" w:color="auto" w:fill="FFFFFF"/>
        <w:spacing w:after="0" w:line="276" w:lineRule="auto"/>
        <w:ind w:left="142"/>
        <w:jc w:val="both"/>
        <w:rPr>
          <w:rFonts w:ascii="HelveticaNowText Regular" w:eastAsia="Times New Roman" w:hAnsi="HelveticaNowText Regular" w:cs="HelveticaNowText Regular"/>
          <w:i/>
          <w:iCs/>
          <w:color w:val="000000"/>
          <w:kern w:val="0"/>
          <w:sz w:val="20"/>
          <w:szCs w:val="20"/>
          <w:u w:val="single"/>
          <w:lang w:val="es-ES" w:eastAsia="es-ES"/>
          <w14:ligatures w14:val="none"/>
        </w:rPr>
      </w:pPr>
      <w:r w:rsidRPr="008339A4">
        <w:rPr>
          <w:rFonts w:ascii="HelveticaNowText Regular" w:eastAsia="Times New Roman" w:hAnsi="HelveticaNowText Regular" w:cs="HelveticaNowText Regular"/>
          <w:i/>
          <w:iCs/>
          <w:color w:val="000000"/>
          <w:kern w:val="0"/>
          <w:sz w:val="20"/>
          <w:szCs w:val="20"/>
          <w:u w:val="single"/>
          <w:lang w:val="es-ES" w:eastAsia="es-ES"/>
          <w14:ligatures w14:val="none"/>
        </w:rPr>
        <w:t>“En el supuesto que tenga la intención de subcontratar parte del contrato, el subcontratista deberá de hacer aportación de la siguiente documentación:</w:t>
      </w:r>
    </w:p>
    <w:p w14:paraId="79FF29AB" w14:textId="77777777" w:rsidR="00946E5A" w:rsidRPr="008339A4" w:rsidRDefault="00946E5A" w:rsidP="008215D4">
      <w:pPr>
        <w:shd w:val="clear" w:color="auto" w:fill="FFFFFF"/>
        <w:spacing w:after="0" w:line="276" w:lineRule="auto"/>
        <w:ind w:left="142"/>
        <w:jc w:val="both"/>
        <w:rPr>
          <w:rFonts w:ascii="HelveticaNowText Regular" w:eastAsia="Times New Roman" w:hAnsi="HelveticaNowText Regular" w:cs="HelveticaNowText Regular"/>
          <w:i/>
          <w:iCs/>
          <w:color w:val="000000"/>
          <w:kern w:val="0"/>
          <w:sz w:val="20"/>
          <w:szCs w:val="20"/>
          <w:u w:val="single"/>
          <w:lang w:val="es-ES" w:eastAsia="es-ES"/>
          <w14:ligatures w14:val="none"/>
        </w:rPr>
      </w:pPr>
    </w:p>
    <w:p w14:paraId="4CEE8C11" w14:textId="77777777" w:rsidR="00946E5A" w:rsidRPr="008339A4" w:rsidRDefault="00946E5A" w:rsidP="008215D4">
      <w:pPr>
        <w:numPr>
          <w:ilvl w:val="0"/>
          <w:numId w:val="2"/>
        </w:numPr>
        <w:shd w:val="clear" w:color="auto" w:fill="FFFFFF"/>
        <w:spacing w:after="0" w:line="276" w:lineRule="auto"/>
        <w:contextualSpacing/>
        <w:jc w:val="both"/>
        <w:rPr>
          <w:rFonts w:ascii="HelveticaNowText Regular" w:eastAsia="Calibri" w:hAnsi="HelveticaNowText Regular" w:cs="HelveticaNowText Regular"/>
          <w:i/>
          <w:iCs/>
          <w:color w:val="000000"/>
          <w:kern w:val="0"/>
          <w:sz w:val="20"/>
          <w:szCs w:val="20"/>
          <w:u w:val="single"/>
          <w:lang w:val="es-ES"/>
          <w14:ligatures w14:val="none"/>
        </w:rPr>
      </w:pPr>
      <w:r w:rsidRPr="008339A4">
        <w:rPr>
          <w:rFonts w:ascii="HelveticaNowText Regular" w:eastAsia="Calibri" w:hAnsi="HelveticaNowText Regular" w:cs="HelveticaNowText Regular"/>
          <w:i/>
          <w:iCs/>
          <w:color w:val="000000"/>
          <w:kern w:val="0"/>
          <w:sz w:val="20"/>
          <w:szCs w:val="20"/>
          <w:u w:val="single"/>
          <w:lang w:val="es-ES"/>
          <w14:ligatures w14:val="none"/>
        </w:rPr>
        <w:t>Anexo I.- Declaración responsable</w:t>
      </w:r>
    </w:p>
    <w:p w14:paraId="76804742" w14:textId="77777777" w:rsidR="00946E5A" w:rsidRPr="008339A4" w:rsidRDefault="00946E5A" w:rsidP="008215D4">
      <w:pPr>
        <w:numPr>
          <w:ilvl w:val="0"/>
          <w:numId w:val="2"/>
        </w:numPr>
        <w:shd w:val="clear" w:color="auto" w:fill="FFFFFF"/>
        <w:spacing w:after="0" w:line="276" w:lineRule="auto"/>
        <w:contextualSpacing/>
        <w:jc w:val="both"/>
        <w:rPr>
          <w:rFonts w:ascii="HelveticaNowText Regular" w:eastAsia="Calibri" w:hAnsi="HelveticaNowText Regular" w:cs="HelveticaNowText Regular"/>
          <w:i/>
          <w:iCs/>
          <w:color w:val="000000"/>
          <w:kern w:val="0"/>
          <w:sz w:val="20"/>
          <w:szCs w:val="20"/>
          <w:u w:val="single"/>
          <w:lang w:val="es-ES"/>
          <w14:ligatures w14:val="none"/>
        </w:rPr>
      </w:pPr>
      <w:r w:rsidRPr="008339A4">
        <w:rPr>
          <w:rFonts w:ascii="HelveticaNowText Regular" w:eastAsia="Calibri" w:hAnsi="HelveticaNowText Regular" w:cs="HelveticaNowText Regular"/>
          <w:i/>
          <w:iCs/>
          <w:color w:val="000000"/>
          <w:kern w:val="0"/>
          <w:sz w:val="20"/>
          <w:szCs w:val="20"/>
          <w:u w:val="single"/>
          <w:lang w:val="es-ES"/>
          <w14:ligatures w14:val="none"/>
        </w:rPr>
        <w:lastRenderedPageBreak/>
        <w:t>Certificación positiva de la Agencia Estatal de la Administración Tributaria (AEAT) de hallarse los subcontratistas al corriente en el cumplimiento de las obligaciones tributarias y de la Tesorería General de la Seguridad Social</w:t>
      </w:r>
    </w:p>
    <w:p w14:paraId="323A9C13" w14:textId="77777777" w:rsidR="00946E5A" w:rsidRPr="008339A4" w:rsidRDefault="00946E5A" w:rsidP="008215D4">
      <w:pPr>
        <w:numPr>
          <w:ilvl w:val="0"/>
          <w:numId w:val="2"/>
        </w:numPr>
        <w:shd w:val="clear" w:color="auto" w:fill="FFFFFF"/>
        <w:spacing w:after="0" w:line="276" w:lineRule="auto"/>
        <w:contextualSpacing/>
        <w:jc w:val="both"/>
        <w:rPr>
          <w:rFonts w:ascii="HelveticaNowText Regular" w:eastAsia="Calibri" w:hAnsi="HelveticaNowText Regular" w:cs="HelveticaNowText Regular"/>
          <w:i/>
          <w:iCs/>
          <w:color w:val="000000"/>
          <w:kern w:val="0"/>
          <w:sz w:val="20"/>
          <w:szCs w:val="20"/>
          <w:u w:val="single"/>
          <w:lang w:val="es-ES"/>
          <w14:ligatures w14:val="none"/>
        </w:rPr>
      </w:pPr>
      <w:r w:rsidRPr="008339A4">
        <w:rPr>
          <w:rFonts w:ascii="HelveticaNowText Regular" w:eastAsia="Calibri" w:hAnsi="HelveticaNowText Regular" w:cs="HelveticaNowText Regular"/>
          <w:i/>
          <w:iCs/>
          <w:color w:val="000000"/>
          <w:kern w:val="0"/>
          <w:sz w:val="20"/>
          <w:szCs w:val="20"/>
          <w:u w:val="single"/>
          <w:lang w:val="es-ES"/>
          <w14:ligatures w14:val="none"/>
        </w:rPr>
        <w:t xml:space="preserve">Anexo </w:t>
      </w:r>
      <w:r w:rsidR="00D97171" w:rsidRPr="008339A4">
        <w:rPr>
          <w:rFonts w:ascii="HelveticaNowText Regular" w:eastAsia="Calibri" w:hAnsi="HelveticaNowText Regular" w:cs="HelveticaNowText Regular"/>
          <w:i/>
          <w:iCs/>
          <w:color w:val="000000"/>
          <w:kern w:val="0"/>
          <w:sz w:val="20"/>
          <w:szCs w:val="20"/>
          <w:u w:val="single"/>
          <w:lang w:val="es-ES"/>
          <w14:ligatures w14:val="none"/>
        </w:rPr>
        <w:t>VI y VII</w:t>
      </w:r>
      <w:r w:rsidRPr="008339A4">
        <w:rPr>
          <w:rFonts w:ascii="HelveticaNowText Regular" w:eastAsia="Calibri" w:hAnsi="HelveticaNowText Regular" w:cs="HelveticaNowText Regular"/>
          <w:i/>
          <w:iCs/>
          <w:color w:val="000000"/>
          <w:kern w:val="0"/>
          <w:sz w:val="20"/>
          <w:szCs w:val="20"/>
          <w:u w:val="single"/>
          <w:lang w:val="es-ES"/>
          <w14:ligatures w14:val="none"/>
        </w:rPr>
        <w:t>.- Declaración responsable que confirme que cumple con los requisitos de solvencia económica, financiera y técnica o profesional, establecidos en los pliegos de la licitación”.</w:t>
      </w:r>
    </w:p>
    <w:p w14:paraId="0D824A5D" w14:textId="77777777" w:rsidR="00946E5A" w:rsidRPr="008339A4" w:rsidRDefault="00946E5A" w:rsidP="008215D4">
      <w:pPr>
        <w:shd w:val="clear" w:color="auto" w:fill="FFFFFF"/>
        <w:spacing w:after="0" w:line="276" w:lineRule="auto"/>
        <w:ind w:left="142"/>
        <w:jc w:val="both"/>
        <w:rPr>
          <w:rFonts w:ascii="HelveticaNowText Regular" w:eastAsia="Times New Roman" w:hAnsi="HelveticaNowText Regular" w:cs="HelveticaNowText Regular"/>
          <w:color w:val="000000"/>
          <w:kern w:val="0"/>
          <w:sz w:val="20"/>
          <w:szCs w:val="20"/>
          <w:lang w:val="es-ES" w:eastAsia="es-ES"/>
          <w14:ligatures w14:val="none"/>
        </w:rPr>
      </w:pPr>
    </w:p>
    <w:p w14:paraId="5A6B93DF" w14:textId="77777777" w:rsidR="00946E5A" w:rsidRPr="008339A4" w:rsidRDefault="00946E5A" w:rsidP="008215D4">
      <w:pPr>
        <w:shd w:val="clear" w:color="auto" w:fill="FFFFFF"/>
        <w:spacing w:after="0" w:line="276" w:lineRule="auto"/>
        <w:ind w:left="142"/>
        <w:jc w:val="both"/>
        <w:rPr>
          <w:rFonts w:ascii="HelveticaNowText Regular" w:eastAsia="Times New Roman" w:hAnsi="HelveticaNowText Regular" w:cs="HelveticaNowText Regular"/>
          <w:color w:val="000000"/>
          <w:kern w:val="0"/>
          <w:sz w:val="20"/>
          <w:szCs w:val="20"/>
          <w:lang w:val="es-ES" w:eastAsia="es-ES"/>
          <w14:ligatures w14:val="none"/>
        </w:rPr>
      </w:pPr>
    </w:p>
    <w:p w14:paraId="6C14B3CA" w14:textId="77777777" w:rsidR="00946E5A" w:rsidRPr="008339A4" w:rsidRDefault="00946E5A" w:rsidP="008215D4">
      <w:pPr>
        <w:shd w:val="clear" w:color="auto" w:fill="FFFFFF"/>
        <w:spacing w:after="0" w:line="276" w:lineRule="auto"/>
        <w:ind w:left="142"/>
        <w:jc w:val="both"/>
        <w:rPr>
          <w:rFonts w:ascii="HelveticaNowText Regular" w:eastAsia="Times New Roman" w:hAnsi="HelveticaNowText Regular" w:cs="HelveticaNowText Regular"/>
          <w:color w:val="000000"/>
          <w:kern w:val="0"/>
          <w:sz w:val="20"/>
          <w:szCs w:val="20"/>
          <w:lang w:val="es-ES" w:eastAsia="es-ES"/>
          <w14:ligatures w14:val="none"/>
        </w:rPr>
      </w:pPr>
      <w:r w:rsidRPr="008339A4">
        <w:rPr>
          <w:rFonts w:ascii="HelveticaNowText Regular" w:eastAsia="Times New Roman" w:hAnsi="HelveticaNowText Regular" w:cs="HelveticaNowText Regular"/>
          <w:color w:val="000000"/>
          <w:kern w:val="0"/>
          <w:sz w:val="20"/>
          <w:szCs w:val="20"/>
          <w:lang w:val="es-ES" w:eastAsia="es-ES"/>
          <w14:ligatures w14:val="none"/>
        </w:rPr>
        <w:t>15.- Que la licitadora se somete a la Jurisdicción de los Juzgados y Tribunales españoles de cualquier orden, para todas las incidencias que de modo directo o indirecto pudieran surgir del contrato, con renuncia al fuero jurisdiccional extranjero que pudiera corresponderle.</w:t>
      </w:r>
    </w:p>
    <w:p w14:paraId="71424E28" w14:textId="77777777" w:rsidR="00946E5A" w:rsidRPr="008339A4" w:rsidRDefault="00946E5A" w:rsidP="008215D4">
      <w:pPr>
        <w:shd w:val="clear" w:color="auto" w:fill="FFFFFF"/>
        <w:spacing w:after="0" w:line="276" w:lineRule="auto"/>
        <w:ind w:left="142"/>
        <w:jc w:val="both"/>
        <w:rPr>
          <w:rFonts w:ascii="HelveticaNowText Regular" w:eastAsia="Times New Roman" w:hAnsi="HelveticaNowText Regular" w:cs="HelveticaNowText Regular"/>
          <w:color w:val="000000"/>
          <w:kern w:val="0"/>
          <w:sz w:val="20"/>
          <w:szCs w:val="20"/>
          <w:lang w:val="es-ES" w:eastAsia="es-ES"/>
          <w14:ligatures w14:val="none"/>
        </w:rPr>
      </w:pPr>
    </w:p>
    <w:p w14:paraId="17BD4573" w14:textId="77777777" w:rsidR="00946E5A" w:rsidRPr="008339A4" w:rsidRDefault="00946E5A" w:rsidP="008215D4">
      <w:pPr>
        <w:shd w:val="clear" w:color="auto" w:fill="FFFFFF"/>
        <w:spacing w:after="0" w:line="276" w:lineRule="auto"/>
        <w:ind w:left="142"/>
        <w:jc w:val="both"/>
        <w:rPr>
          <w:rFonts w:ascii="HelveticaNowText Regular" w:eastAsia="Times New Roman" w:hAnsi="HelveticaNowText Regular" w:cs="HelveticaNowText Regular"/>
          <w:color w:val="000000"/>
          <w:kern w:val="0"/>
          <w:sz w:val="20"/>
          <w:szCs w:val="20"/>
          <w:lang w:val="es-ES" w:eastAsia="es-ES"/>
          <w14:ligatures w14:val="none"/>
        </w:rPr>
      </w:pPr>
      <w:r w:rsidRPr="008339A4">
        <w:rPr>
          <w:rFonts w:ascii="HelveticaNowText Regular" w:eastAsia="Times New Roman" w:hAnsi="HelveticaNowText Regular" w:cs="HelveticaNowText Regular"/>
          <w:color w:val="000000"/>
          <w:kern w:val="0"/>
          <w:sz w:val="20"/>
          <w:szCs w:val="20"/>
          <w:lang w:val="es-ES" w:eastAsia="es-ES"/>
          <w14:ligatures w14:val="none"/>
        </w:rPr>
        <w:t>16.- Que mediante la participación en el presente procedimiento la licitadora asume el compromiso de que toda la documentación aportada sea fiel reproducción del original.</w:t>
      </w:r>
    </w:p>
    <w:p w14:paraId="531E1C6D" w14:textId="77777777" w:rsidR="00946E5A" w:rsidRPr="008339A4" w:rsidRDefault="00946E5A" w:rsidP="008215D4">
      <w:pPr>
        <w:shd w:val="clear" w:color="auto" w:fill="FFFFFF"/>
        <w:spacing w:after="0" w:line="276" w:lineRule="auto"/>
        <w:jc w:val="both"/>
        <w:rPr>
          <w:rFonts w:ascii="HelveticaNowText Regular" w:eastAsia="Times New Roman" w:hAnsi="HelveticaNowText Regular" w:cs="HelveticaNowText Regular"/>
          <w:color w:val="000000"/>
          <w:kern w:val="0"/>
          <w:sz w:val="20"/>
          <w:szCs w:val="20"/>
          <w:lang w:val="es-ES" w:eastAsia="es-ES"/>
          <w14:ligatures w14:val="none"/>
        </w:rPr>
      </w:pPr>
    </w:p>
    <w:p w14:paraId="45355EA9" w14:textId="77777777" w:rsidR="00946E5A" w:rsidRPr="008339A4" w:rsidRDefault="00946E5A" w:rsidP="008215D4">
      <w:pPr>
        <w:shd w:val="clear" w:color="auto" w:fill="FFFFFF"/>
        <w:spacing w:after="0" w:line="276" w:lineRule="auto"/>
        <w:ind w:left="142"/>
        <w:jc w:val="both"/>
        <w:rPr>
          <w:rFonts w:ascii="HelveticaNowText Regular" w:eastAsia="Times New Roman" w:hAnsi="HelveticaNowText Regular" w:cs="HelveticaNowText Regular"/>
          <w:color w:val="000000"/>
          <w:kern w:val="0"/>
          <w:sz w:val="20"/>
          <w:szCs w:val="20"/>
          <w:lang w:val="es-ES" w:eastAsia="es-ES"/>
          <w14:ligatures w14:val="none"/>
        </w:rPr>
      </w:pPr>
      <w:r w:rsidRPr="008339A4">
        <w:rPr>
          <w:rFonts w:ascii="HelveticaNowText Regular" w:eastAsia="Times New Roman" w:hAnsi="HelveticaNowText Regular" w:cs="HelveticaNowText Regular"/>
          <w:color w:val="000000"/>
          <w:kern w:val="0"/>
          <w:sz w:val="20"/>
          <w:szCs w:val="20"/>
          <w:lang w:val="es-ES" w:eastAsia="es-ES"/>
          <w14:ligatures w14:val="none"/>
        </w:rPr>
        <w:t>17.- Que los firmantes de la presente declaración declaran formalmente que la información que han facilitado en la presente licitación de ............................................. es exacto y veraz y que son conocedores de las consecuencias de una falsa declaración.</w:t>
      </w:r>
    </w:p>
    <w:p w14:paraId="2B7D43CD" w14:textId="77777777" w:rsidR="00946E5A" w:rsidRPr="008339A4" w:rsidRDefault="00946E5A" w:rsidP="008215D4">
      <w:pPr>
        <w:shd w:val="clear" w:color="auto" w:fill="FFFFFF"/>
        <w:spacing w:after="0" w:line="276" w:lineRule="auto"/>
        <w:ind w:left="142"/>
        <w:jc w:val="both"/>
        <w:rPr>
          <w:rFonts w:ascii="HelveticaNowText Regular" w:eastAsia="Times New Roman" w:hAnsi="HelveticaNowText Regular" w:cs="HelveticaNowText Regular"/>
          <w:color w:val="000000"/>
          <w:kern w:val="0"/>
          <w:sz w:val="20"/>
          <w:szCs w:val="20"/>
          <w:lang w:val="es-ES" w:eastAsia="es-ES"/>
          <w14:ligatures w14:val="none"/>
        </w:rPr>
      </w:pPr>
    </w:p>
    <w:p w14:paraId="7F9ED11B" w14:textId="77777777" w:rsidR="00946E5A" w:rsidRPr="008339A4" w:rsidRDefault="00946E5A" w:rsidP="008215D4">
      <w:pPr>
        <w:shd w:val="clear" w:color="auto" w:fill="FFFFFF"/>
        <w:spacing w:after="0" w:line="276" w:lineRule="auto"/>
        <w:ind w:left="142"/>
        <w:jc w:val="both"/>
        <w:rPr>
          <w:rFonts w:ascii="HelveticaNowText Regular" w:eastAsia="Times New Roman" w:hAnsi="HelveticaNowText Regular" w:cs="HelveticaNowText Regular"/>
          <w:color w:val="000000"/>
          <w:kern w:val="0"/>
          <w:sz w:val="20"/>
          <w:szCs w:val="20"/>
          <w:lang w:val="es-ES" w:eastAsia="es-ES"/>
          <w14:ligatures w14:val="none"/>
        </w:rPr>
      </w:pPr>
    </w:p>
    <w:p w14:paraId="0AC8FD83" w14:textId="77777777" w:rsidR="00946E5A" w:rsidRPr="008339A4" w:rsidRDefault="00946E5A" w:rsidP="008215D4">
      <w:pPr>
        <w:shd w:val="clear" w:color="auto" w:fill="FFFFFF"/>
        <w:spacing w:after="0" w:line="276" w:lineRule="auto"/>
        <w:ind w:left="142"/>
        <w:jc w:val="both"/>
        <w:rPr>
          <w:rFonts w:ascii="HelveticaNowText Regular" w:eastAsia="Times New Roman" w:hAnsi="HelveticaNowText Regular" w:cs="HelveticaNowText Regular"/>
          <w:b/>
          <w:bCs/>
          <w:color w:val="000000"/>
          <w:kern w:val="0"/>
          <w:sz w:val="20"/>
          <w:szCs w:val="20"/>
          <w:lang w:val="es-ES" w:eastAsia="es-ES"/>
          <w14:ligatures w14:val="none"/>
        </w:rPr>
      </w:pPr>
      <w:r w:rsidRPr="008339A4">
        <w:rPr>
          <w:rFonts w:ascii="HelveticaNowText Regular" w:eastAsia="Times New Roman" w:hAnsi="HelveticaNowText Regular" w:cs="HelveticaNowText Regular"/>
          <w:b/>
          <w:bCs/>
          <w:color w:val="000000"/>
          <w:kern w:val="0"/>
          <w:sz w:val="20"/>
          <w:szCs w:val="20"/>
          <w:lang w:val="es-ES" w:eastAsia="es-ES"/>
          <w14:ligatures w14:val="none"/>
        </w:rPr>
        <w:t>Y a los efectos oportunos, se procede a la firma electrónica de la persona que formula la presente declaración responsable.</w:t>
      </w:r>
    </w:p>
    <w:p w14:paraId="5BB23213" w14:textId="77777777" w:rsidR="00946E5A" w:rsidRPr="00493B13" w:rsidRDefault="00946E5A" w:rsidP="008215D4">
      <w:pPr>
        <w:shd w:val="clear" w:color="auto" w:fill="FFFFFF"/>
        <w:spacing w:after="0" w:line="276" w:lineRule="auto"/>
        <w:ind w:left="142"/>
        <w:jc w:val="both"/>
        <w:rPr>
          <w:rFonts w:ascii="HelveticaNowText Regular" w:eastAsia="Times New Roman" w:hAnsi="HelveticaNowText Regular" w:cs="HelveticaNowText Regular"/>
          <w:b/>
          <w:bCs/>
          <w:color w:val="000000"/>
          <w:kern w:val="0"/>
          <w:sz w:val="22"/>
          <w:szCs w:val="22"/>
          <w:lang w:val="es-ES" w:eastAsia="es-ES"/>
          <w14:ligatures w14:val="none"/>
        </w:rPr>
      </w:pPr>
    </w:p>
    <w:p w14:paraId="5E37F88A" w14:textId="77777777" w:rsidR="00946E5A" w:rsidRPr="00493B13" w:rsidRDefault="00946E5A" w:rsidP="008215D4">
      <w:pPr>
        <w:shd w:val="clear" w:color="auto" w:fill="FFFFFF"/>
        <w:spacing w:after="0" w:line="276" w:lineRule="auto"/>
        <w:ind w:left="142"/>
        <w:jc w:val="both"/>
        <w:rPr>
          <w:rFonts w:ascii="HelveticaNowText Regular" w:eastAsia="Times New Roman" w:hAnsi="HelveticaNowText Regular" w:cs="HelveticaNowText Regular"/>
          <w:b/>
          <w:bCs/>
          <w:color w:val="000000"/>
          <w:kern w:val="0"/>
          <w:sz w:val="22"/>
          <w:szCs w:val="22"/>
          <w:lang w:val="es-ES" w:eastAsia="es-ES"/>
          <w14:ligatures w14:val="none"/>
        </w:rPr>
      </w:pPr>
    </w:p>
    <w:p w14:paraId="2446A6B8" w14:textId="77777777" w:rsidR="00F30580" w:rsidRDefault="00241DA7">
      <w:pPr>
        <w:rPr>
          <w:rFonts w:ascii="HelveticaNowText Regular" w:eastAsia="Times New Roman" w:hAnsi="HelveticaNowText Regular" w:cs="HelveticaNowText Regular"/>
          <w:b/>
          <w:bCs/>
          <w:color w:val="000000"/>
          <w:kern w:val="0"/>
          <w:sz w:val="22"/>
          <w:szCs w:val="22"/>
          <w:lang w:val="es-ES" w:eastAsia="es-ES"/>
          <w14:ligatures w14:val="none"/>
        </w:rPr>
        <w:sectPr w:rsidR="00F30580" w:rsidSect="00F336BA">
          <w:footerReference w:type="default" r:id="rId13"/>
          <w:pgSz w:w="11906" w:h="16838"/>
          <w:pgMar w:top="1417" w:right="1701" w:bottom="1417" w:left="1701" w:header="426" w:footer="708" w:gutter="0"/>
          <w:pgNumType w:start="1"/>
          <w:cols w:space="708"/>
          <w:docGrid w:linePitch="360"/>
        </w:sectPr>
      </w:pPr>
      <w:r>
        <w:rPr>
          <w:rFonts w:ascii="HelveticaNowText Regular" w:eastAsia="Times New Roman" w:hAnsi="HelveticaNowText Regular" w:cs="HelveticaNowText Regular"/>
          <w:b/>
          <w:bCs/>
          <w:color w:val="000000"/>
          <w:kern w:val="0"/>
          <w:sz w:val="22"/>
          <w:szCs w:val="22"/>
          <w:lang w:val="es-ES" w:eastAsia="es-ES"/>
          <w14:ligatures w14:val="none"/>
        </w:rPr>
        <w:br w:type="page"/>
      </w:r>
    </w:p>
    <w:p w14:paraId="4576997D" w14:textId="77777777" w:rsidR="00946E5A" w:rsidRPr="00493B13" w:rsidRDefault="00946E5A" w:rsidP="008215D4">
      <w:pPr>
        <w:shd w:val="clear" w:color="auto" w:fill="FFFFFF"/>
        <w:spacing w:after="0" w:line="276" w:lineRule="auto"/>
        <w:ind w:left="142"/>
        <w:jc w:val="both"/>
        <w:rPr>
          <w:rFonts w:ascii="HelveticaNowText Regular" w:eastAsia="Times New Roman" w:hAnsi="HelveticaNowText Regular" w:cs="HelveticaNowText Regular"/>
          <w:b/>
          <w:bCs/>
          <w:color w:val="000000"/>
          <w:kern w:val="0"/>
          <w:sz w:val="22"/>
          <w:szCs w:val="22"/>
          <w:lang w:val="es-ES" w:eastAsia="es-ES"/>
          <w14:ligatures w14:val="none"/>
        </w:rPr>
      </w:pPr>
    </w:p>
    <w:p w14:paraId="71EB3689" w14:textId="77777777" w:rsidR="00946E5A" w:rsidRPr="008339A4" w:rsidRDefault="00946E5A" w:rsidP="00141759">
      <w:pPr>
        <w:keepNext/>
        <w:keepLines/>
        <w:tabs>
          <w:tab w:val="left" w:pos="964"/>
        </w:tabs>
        <w:spacing w:after="0" w:line="360" w:lineRule="auto"/>
        <w:jc w:val="center"/>
        <w:outlineLvl w:val="0"/>
        <w:rPr>
          <w:rFonts w:ascii="HelveticaNowText Regular" w:eastAsia="Times New Roman" w:hAnsi="HelveticaNowText Regular" w:cs="HelveticaNowText Regular"/>
          <w:b/>
          <w:kern w:val="0"/>
          <w:sz w:val="20"/>
          <w:szCs w:val="20"/>
          <w:u w:val="single"/>
          <w:lang w:val="es-ES" w:eastAsia="es-ES"/>
          <w14:ligatures w14:val="none"/>
        </w:rPr>
      </w:pPr>
      <w:bookmarkStart w:id="4" w:name="_Toc184047388"/>
      <w:r w:rsidRPr="008339A4">
        <w:rPr>
          <w:rFonts w:ascii="HelveticaNowText Regular" w:eastAsia="Times New Roman" w:hAnsi="HelveticaNowText Regular" w:cs="HelveticaNowText Regular"/>
          <w:b/>
          <w:kern w:val="0"/>
          <w:sz w:val="20"/>
          <w:szCs w:val="20"/>
          <w:u w:val="single"/>
          <w:lang w:val="es-ES" w:eastAsia="es-ES"/>
          <w14:ligatures w14:val="none"/>
        </w:rPr>
        <w:t>ANEXO II.- DECLARACIÓN RESPONSABLE CONCURRENCIA O NO EN UTE (SOBRE ELECTRÓNICO A)</w:t>
      </w:r>
      <w:bookmarkEnd w:id="4"/>
    </w:p>
    <w:p w14:paraId="679815B6" w14:textId="77777777" w:rsidR="00946E5A" w:rsidRPr="008339A4" w:rsidRDefault="00946E5A" w:rsidP="00946E5A">
      <w:pPr>
        <w:spacing w:after="0" w:line="360" w:lineRule="auto"/>
        <w:jc w:val="both"/>
        <w:rPr>
          <w:rFonts w:ascii="HelveticaNowText Regular" w:eastAsia="Times New Roman" w:hAnsi="HelveticaNowText Regular" w:cs="HelveticaNowText Regular"/>
          <w:snapToGrid w:val="0"/>
          <w:kern w:val="0"/>
          <w:sz w:val="20"/>
          <w:szCs w:val="20"/>
          <w:lang w:val="es-ES" w:eastAsia="es-ES"/>
          <w14:ligatures w14:val="none"/>
        </w:rPr>
      </w:pPr>
      <w:r w:rsidRPr="008339A4">
        <w:rPr>
          <w:rFonts w:ascii="HelveticaNowText Regular" w:eastAsia="Times New Roman" w:hAnsi="HelveticaNowText Regular" w:cs="HelveticaNowText Regular"/>
          <w:snapToGrid w:val="0"/>
          <w:kern w:val="0"/>
          <w:sz w:val="20"/>
          <w:szCs w:val="20"/>
          <w:lang w:val="es-ES" w:eastAsia="es-ES"/>
          <w14:ligatures w14:val="none"/>
        </w:rPr>
        <w:t xml:space="preserve">D./Dª. .................., con DNI número .................., en su calidad de .................. de la mercantil .................., con domicilio en la población de ..................provincia de .................., calle ______, nº .................. en virtud de la escritura de poder otorgada ante el Notario de .................. D./Dª. .................., en fecha </w:t>
      </w:r>
      <w:sdt>
        <w:sdtPr>
          <w:rPr>
            <w:rFonts w:ascii="HelveticaNowText Regular" w:eastAsia="Times New Roman" w:hAnsi="HelveticaNowText Regular" w:cs="HelveticaNowText Regular"/>
            <w:snapToGrid w:val="0"/>
            <w:kern w:val="0"/>
            <w:sz w:val="20"/>
            <w:szCs w:val="20"/>
            <w:lang w:val="es-ES" w:eastAsia="es-ES"/>
            <w14:ligatures w14:val="none"/>
          </w:rPr>
          <w:id w:val="1897158281"/>
          <w:showingPlcHdr/>
          <w:date>
            <w:dateFormat w:val="d' de 'MMMM' de 'yyyy"/>
            <w:lid w:val="es-ES"/>
            <w:storeMappedDataAs w:val="dateTime"/>
            <w:calendar w:val="gregorian"/>
          </w:date>
        </w:sdtPr>
        <w:sdtEndPr/>
        <w:sdtContent>
          <w:r w:rsidRPr="008339A4">
            <w:rPr>
              <w:rFonts w:ascii="HelveticaNowText Regular" w:eastAsia="Calibri" w:hAnsi="HelveticaNowText Regular" w:cs="HelveticaNowText Regular"/>
              <w:snapToGrid w:val="0"/>
              <w:color w:val="808080"/>
              <w:kern w:val="0"/>
              <w:sz w:val="20"/>
              <w:szCs w:val="20"/>
              <w:lang w:val="es-ES" w:eastAsia="es-ES"/>
              <w14:ligatures w14:val="none"/>
            </w:rPr>
            <w:t>Haga clic aquí para escribir una fecha.</w:t>
          </w:r>
        </w:sdtContent>
      </w:sdt>
      <w:r w:rsidRPr="008339A4">
        <w:rPr>
          <w:rFonts w:ascii="HelveticaNowText Regular" w:eastAsia="Times New Roman" w:hAnsi="HelveticaNowText Regular" w:cs="HelveticaNowText Regular"/>
          <w:snapToGrid w:val="0"/>
          <w:kern w:val="0"/>
          <w:sz w:val="20"/>
          <w:szCs w:val="20"/>
          <w:lang w:val="es-ES" w:eastAsia="es-ES"/>
          <w14:ligatures w14:val="none"/>
        </w:rPr>
        <w:t xml:space="preserve">, con el número .................. de su protocolo. </w:t>
      </w:r>
    </w:p>
    <w:p w14:paraId="5085CF57" w14:textId="77777777" w:rsidR="00946E5A" w:rsidRPr="008339A4" w:rsidRDefault="00946E5A" w:rsidP="00946E5A">
      <w:pPr>
        <w:spacing w:after="0" w:line="360" w:lineRule="auto"/>
        <w:jc w:val="both"/>
        <w:rPr>
          <w:rFonts w:ascii="HelveticaNowText Regular" w:eastAsia="Times New Roman" w:hAnsi="HelveticaNowText Regular" w:cs="HelveticaNowText Regular"/>
          <w:snapToGrid w:val="0"/>
          <w:kern w:val="0"/>
          <w:sz w:val="20"/>
          <w:szCs w:val="20"/>
          <w:lang w:val="es-ES" w:eastAsia="es-ES"/>
          <w14:ligatures w14:val="none"/>
        </w:rPr>
      </w:pPr>
    </w:p>
    <w:p w14:paraId="38702FD9" w14:textId="77777777" w:rsidR="00946E5A" w:rsidRPr="008339A4" w:rsidRDefault="00946E5A" w:rsidP="00946E5A">
      <w:pPr>
        <w:spacing w:after="0" w:line="360" w:lineRule="auto"/>
        <w:jc w:val="both"/>
        <w:rPr>
          <w:rFonts w:ascii="HelveticaNowText Regular" w:eastAsia="Times New Roman" w:hAnsi="HelveticaNowText Regular" w:cs="HelveticaNowText Regular"/>
          <w:b/>
          <w:kern w:val="0"/>
          <w:sz w:val="20"/>
          <w:szCs w:val="20"/>
          <w:lang w:val="es-ES" w:eastAsia="es-ES"/>
          <w14:ligatures w14:val="none"/>
        </w:rPr>
      </w:pPr>
      <w:r w:rsidRPr="008339A4">
        <w:rPr>
          <w:rFonts w:ascii="HelveticaNowText Regular" w:eastAsia="Times New Roman" w:hAnsi="HelveticaNowText Regular" w:cs="HelveticaNowText Regular"/>
          <w:b/>
          <w:kern w:val="0"/>
          <w:sz w:val="20"/>
          <w:szCs w:val="20"/>
          <w:lang w:val="es-ES" w:eastAsia="es-ES"/>
          <w14:ligatures w14:val="none"/>
        </w:rPr>
        <w:t>DECLARA:</w:t>
      </w:r>
    </w:p>
    <w:p w14:paraId="42E8593F" w14:textId="77777777" w:rsidR="00946E5A" w:rsidRPr="008339A4" w:rsidRDefault="00946E5A" w:rsidP="00946E5A">
      <w:pPr>
        <w:spacing w:after="0" w:line="360" w:lineRule="auto"/>
        <w:jc w:val="both"/>
        <w:rPr>
          <w:rFonts w:ascii="HelveticaNowText Regular" w:eastAsia="Times New Roman" w:hAnsi="HelveticaNowText Regular" w:cs="HelveticaNowText Regular"/>
          <w:kern w:val="0"/>
          <w:sz w:val="20"/>
          <w:szCs w:val="20"/>
          <w:lang w:val="es-ES" w:eastAsia="es-ES"/>
          <w14:ligatures w14:val="none"/>
        </w:rPr>
      </w:pPr>
    </w:p>
    <w:p w14:paraId="66B48F50" w14:textId="77777777" w:rsidR="00946E5A" w:rsidRPr="008339A4" w:rsidRDefault="00946E5A" w:rsidP="00946E5A">
      <w:pPr>
        <w:numPr>
          <w:ilvl w:val="0"/>
          <w:numId w:val="1"/>
        </w:numPr>
        <w:spacing w:after="0" w:line="360" w:lineRule="auto"/>
        <w:ind w:left="284" w:hanging="283"/>
        <w:jc w:val="both"/>
        <w:rPr>
          <w:rFonts w:ascii="HelveticaNowText Regular" w:eastAsia="Times New Roman" w:hAnsi="HelveticaNowText Regular" w:cs="HelveticaNowText Regular"/>
          <w:b/>
          <w:bCs/>
          <w:kern w:val="0"/>
          <w:sz w:val="20"/>
          <w:szCs w:val="20"/>
          <w:lang w:val="es-ES" w:eastAsia="es-ES"/>
          <w14:ligatures w14:val="none"/>
        </w:rPr>
      </w:pPr>
      <w:r w:rsidRPr="008339A4">
        <w:rPr>
          <w:rFonts w:ascii="HelveticaNowText Regular" w:eastAsia="Times New Roman" w:hAnsi="HelveticaNowText Regular" w:cs="HelveticaNowText Regular"/>
          <w:kern w:val="0"/>
          <w:sz w:val="20"/>
          <w:szCs w:val="20"/>
          <w:lang w:val="es-ES" w:eastAsia="es-ES"/>
          <w14:ligatures w14:val="none"/>
        </w:rPr>
        <w:t xml:space="preserve">Que la licitadora concurre en UTE a la licitación de la Mutua Intercomarcal, para la contratación de </w:t>
      </w:r>
      <w:sdt>
        <w:sdtPr>
          <w:rPr>
            <w:rFonts w:ascii="HelveticaNowText Regular" w:eastAsia="Times New Roman" w:hAnsi="HelveticaNowText Regular" w:cs="HelveticaNowText Regular"/>
            <w:snapToGrid w:val="0"/>
            <w:color w:val="808080"/>
            <w:kern w:val="0"/>
            <w:sz w:val="20"/>
            <w:szCs w:val="20"/>
            <w:highlight w:val="yellow"/>
            <w:lang w:val="es-ES" w:eastAsia="es-ES"/>
            <w14:ligatures w14:val="none"/>
          </w:rPr>
          <w:alias w:val="Título"/>
          <w:tag w:val=""/>
          <w:id w:val="1942642937"/>
          <w:showingPlcHdr/>
          <w:dataBinding w:prefixMappings="xmlns:ns0='http://purl.org/dc/elements/1.1/' xmlns:ns1='http://schemas.openxmlformats.org/package/2006/metadata/core-properties' " w:xpath="/ns1:coreProperties[1]/ns0:title[1]" w:storeItemID="{6C3C8BC8-F283-45AE-878A-BAB7291924A1}"/>
          <w:text/>
        </w:sdtPr>
        <w:sdtEndPr/>
        <w:sdtContent>
          <w:r w:rsidRPr="008339A4">
            <w:rPr>
              <w:rFonts w:ascii="HelveticaNowText Regular" w:eastAsia="Times New Roman" w:hAnsi="HelveticaNowText Regular" w:cs="HelveticaNowText Regular"/>
              <w:snapToGrid w:val="0"/>
              <w:color w:val="808080"/>
              <w:kern w:val="0"/>
              <w:sz w:val="20"/>
              <w:szCs w:val="20"/>
              <w:highlight w:val="yellow"/>
              <w:lang w:val="es-ES" w:eastAsia="es-ES"/>
              <w14:ligatures w14:val="none"/>
            </w:rPr>
            <w:t xml:space="preserve">     </w:t>
          </w:r>
        </w:sdtContent>
      </w:sdt>
      <w:r w:rsidRPr="008339A4">
        <w:rPr>
          <w:rFonts w:ascii="HelveticaNowText Regular" w:eastAsia="Times New Roman" w:hAnsi="HelveticaNowText Regular" w:cs="HelveticaNowText Regular"/>
          <w:b/>
          <w:kern w:val="0"/>
          <w:sz w:val="20"/>
          <w:szCs w:val="20"/>
          <w:lang w:val="es-ES" w:eastAsia="es-ES"/>
          <w14:ligatures w14:val="none"/>
        </w:rPr>
        <w:t xml:space="preserve">, </w:t>
      </w:r>
      <w:r w:rsidRPr="008339A4">
        <w:rPr>
          <w:rFonts w:ascii="HelveticaNowText Regular" w:eastAsia="Times New Roman" w:hAnsi="HelveticaNowText Regular" w:cs="HelveticaNowText Regular"/>
          <w:kern w:val="0"/>
          <w:sz w:val="20"/>
          <w:szCs w:val="20"/>
          <w:lang w:val="es-ES" w:eastAsia="es-ES"/>
          <w14:ligatures w14:val="none"/>
        </w:rPr>
        <w:t xml:space="preserve">con número de expediente </w:t>
      </w:r>
      <w:sdt>
        <w:sdtPr>
          <w:rPr>
            <w:rFonts w:ascii="HelveticaNowText Regular" w:eastAsia="Times New Roman" w:hAnsi="HelveticaNowText Regular" w:cs="HelveticaNowText Regular"/>
            <w:snapToGrid w:val="0"/>
            <w:kern w:val="0"/>
            <w:sz w:val="20"/>
            <w:szCs w:val="20"/>
            <w:highlight w:val="yellow"/>
            <w:lang w:val="es-ES" w:eastAsia="es-ES"/>
            <w14:ligatures w14:val="none"/>
          </w:rPr>
          <w:alias w:val="Categoría"/>
          <w:tag w:val=""/>
          <w:id w:val="2095430218"/>
          <w:showingPlcHdr/>
          <w:dataBinding w:prefixMappings="xmlns:ns0='http://purl.org/dc/elements/1.1/' xmlns:ns1='http://schemas.openxmlformats.org/package/2006/metadata/core-properties' " w:xpath="/ns1:coreProperties[1]/ns1:category[1]" w:storeItemID="{6C3C8BC8-F283-45AE-878A-BAB7291924A1}"/>
          <w:text/>
        </w:sdtPr>
        <w:sdtEndPr/>
        <w:sdtContent>
          <w:r w:rsidRPr="008339A4">
            <w:rPr>
              <w:rFonts w:ascii="HelveticaNowText Regular" w:eastAsia="Times New Roman" w:hAnsi="HelveticaNowText Regular" w:cs="HelveticaNowText Regular"/>
              <w:snapToGrid w:val="0"/>
              <w:kern w:val="0"/>
              <w:sz w:val="20"/>
              <w:szCs w:val="20"/>
              <w:highlight w:val="yellow"/>
              <w:lang w:val="es-ES" w:eastAsia="es-ES"/>
              <w14:ligatures w14:val="none"/>
            </w:rPr>
            <w:t xml:space="preserve">     </w:t>
          </w:r>
        </w:sdtContent>
      </w:sdt>
      <w:r w:rsidRPr="008339A4">
        <w:rPr>
          <w:rFonts w:ascii="HelveticaNowText Regular" w:eastAsia="Times New Roman" w:hAnsi="HelveticaNowText Regular" w:cs="HelveticaNowText Regular"/>
          <w:color w:val="808080"/>
          <w:kern w:val="0"/>
          <w:sz w:val="20"/>
          <w:szCs w:val="20"/>
          <w:lang w:val="es-ES" w:eastAsia="es-ES"/>
          <w14:ligatures w14:val="none"/>
        </w:rPr>
        <w:t>]</w:t>
      </w:r>
      <w:r w:rsidRPr="008339A4">
        <w:rPr>
          <w:rFonts w:ascii="HelveticaNowText Regular" w:eastAsia="Times New Roman" w:hAnsi="HelveticaNowText Regular" w:cs="HelveticaNowText Regular"/>
          <w:b/>
          <w:kern w:val="0"/>
          <w:sz w:val="20"/>
          <w:szCs w:val="20"/>
          <w:lang w:val="es-ES" w:eastAsia="es-ES"/>
          <w14:ligatures w14:val="none"/>
        </w:rPr>
        <w:t>.</w:t>
      </w:r>
    </w:p>
    <w:p w14:paraId="37EAF091" w14:textId="77777777" w:rsidR="00946E5A" w:rsidRPr="008339A4" w:rsidRDefault="00946E5A" w:rsidP="00946E5A">
      <w:pPr>
        <w:spacing w:after="0" w:line="360" w:lineRule="auto"/>
        <w:ind w:left="567"/>
        <w:jc w:val="both"/>
        <w:rPr>
          <w:rFonts w:ascii="HelveticaNowText Regular" w:eastAsia="Times New Roman" w:hAnsi="HelveticaNowText Regular" w:cs="HelveticaNowText Regular"/>
          <w:b/>
          <w:bCs/>
          <w:kern w:val="0"/>
          <w:sz w:val="20"/>
          <w:szCs w:val="20"/>
          <w:lang w:val="es-ES" w:eastAsia="es-ES"/>
          <w14:ligatures w14:val="none"/>
        </w:rPr>
      </w:pPr>
    </w:p>
    <w:p w14:paraId="4B1BB1DB" w14:textId="77777777" w:rsidR="00946E5A" w:rsidRPr="008339A4" w:rsidRDefault="00A4572C" w:rsidP="00946E5A">
      <w:pPr>
        <w:spacing w:after="0" w:line="360" w:lineRule="auto"/>
        <w:ind w:left="1134" w:hanging="567"/>
        <w:jc w:val="both"/>
        <w:rPr>
          <w:rFonts w:ascii="HelveticaNowText Regular" w:eastAsia="Times New Roman" w:hAnsi="HelveticaNowText Regular" w:cs="HelveticaNowText Regular"/>
          <w:bCs/>
          <w:kern w:val="0"/>
          <w:sz w:val="20"/>
          <w:szCs w:val="20"/>
          <w:lang w:val="es-ES" w:eastAsia="es-ES"/>
          <w14:ligatures w14:val="none"/>
        </w:rPr>
      </w:pPr>
      <w:sdt>
        <w:sdtPr>
          <w:rPr>
            <w:rFonts w:ascii="HelveticaNowText Regular" w:eastAsia="Times New Roman" w:hAnsi="HelveticaNowText Regular" w:cs="HelveticaNowText Regular"/>
            <w:snapToGrid w:val="0"/>
            <w:kern w:val="0"/>
            <w:sz w:val="20"/>
            <w:szCs w:val="20"/>
            <w:lang w:val="es-ES" w:eastAsia="es-ES"/>
            <w14:ligatures w14:val="none"/>
          </w:rPr>
          <w:id w:val="-203402300"/>
          <w14:checkbox>
            <w14:checked w14:val="0"/>
            <w14:checkedState w14:val="2612" w14:font="MS Gothic"/>
            <w14:uncheckedState w14:val="2610" w14:font="MS Gothic"/>
          </w14:checkbox>
        </w:sdtPr>
        <w:sdtEndPr/>
        <w:sdtContent>
          <w:r w:rsidR="00946E5A" w:rsidRPr="008339A4">
            <w:rPr>
              <w:rFonts w:ascii="Segoe UI Symbol" w:eastAsia="Times New Roman" w:hAnsi="Segoe UI Symbol" w:cs="Segoe UI Symbol"/>
              <w:snapToGrid w:val="0"/>
              <w:kern w:val="0"/>
              <w:sz w:val="20"/>
              <w:szCs w:val="20"/>
              <w:lang w:val="es-ES" w:eastAsia="es-ES"/>
              <w14:ligatures w14:val="none"/>
            </w:rPr>
            <w:t>☐</w:t>
          </w:r>
        </w:sdtContent>
      </w:sdt>
      <w:r w:rsidR="00946E5A" w:rsidRPr="008339A4">
        <w:rPr>
          <w:rFonts w:ascii="HelveticaNowText Regular" w:eastAsia="Times New Roman" w:hAnsi="HelveticaNowText Regular" w:cs="HelveticaNowText Regular"/>
          <w:bCs/>
          <w:kern w:val="0"/>
          <w:sz w:val="20"/>
          <w:szCs w:val="20"/>
          <w:lang w:val="es-ES" w:eastAsia="es-ES"/>
          <w14:ligatures w14:val="none"/>
        </w:rPr>
        <w:t xml:space="preserve"> </w:t>
      </w:r>
      <w:r w:rsidR="00946E5A" w:rsidRPr="008339A4">
        <w:rPr>
          <w:rFonts w:ascii="HelveticaNowText Regular" w:eastAsia="Times New Roman" w:hAnsi="HelveticaNowText Regular" w:cs="HelveticaNowText Regular"/>
          <w:bCs/>
          <w:kern w:val="0"/>
          <w:sz w:val="20"/>
          <w:szCs w:val="20"/>
          <w:lang w:val="es-ES" w:eastAsia="es-ES"/>
          <w14:ligatures w14:val="none"/>
        </w:rPr>
        <w:tab/>
        <w:t>Sí, concurre en UTE.</w:t>
      </w:r>
    </w:p>
    <w:p w14:paraId="00830DD5" w14:textId="77777777" w:rsidR="00946E5A" w:rsidRPr="008339A4" w:rsidRDefault="00A4572C" w:rsidP="00946E5A">
      <w:pPr>
        <w:spacing w:after="0" w:line="360" w:lineRule="auto"/>
        <w:ind w:left="1134" w:hanging="567"/>
        <w:jc w:val="both"/>
        <w:rPr>
          <w:rFonts w:ascii="HelveticaNowText Regular" w:eastAsia="Times New Roman" w:hAnsi="HelveticaNowText Regular" w:cs="HelveticaNowText Regular"/>
          <w:bCs/>
          <w:kern w:val="0"/>
          <w:sz w:val="20"/>
          <w:szCs w:val="20"/>
          <w:lang w:val="es-ES" w:eastAsia="es-ES"/>
          <w14:ligatures w14:val="none"/>
        </w:rPr>
      </w:pPr>
      <w:sdt>
        <w:sdtPr>
          <w:rPr>
            <w:rFonts w:ascii="HelveticaNowText Regular" w:eastAsia="Times New Roman" w:hAnsi="HelveticaNowText Regular" w:cs="HelveticaNowText Regular"/>
            <w:snapToGrid w:val="0"/>
            <w:kern w:val="0"/>
            <w:sz w:val="20"/>
            <w:szCs w:val="20"/>
            <w:lang w:val="es-ES" w:eastAsia="es-ES"/>
            <w14:ligatures w14:val="none"/>
          </w:rPr>
          <w:id w:val="445591574"/>
          <w14:checkbox>
            <w14:checked w14:val="0"/>
            <w14:checkedState w14:val="2612" w14:font="MS Gothic"/>
            <w14:uncheckedState w14:val="2610" w14:font="MS Gothic"/>
          </w14:checkbox>
        </w:sdtPr>
        <w:sdtEndPr/>
        <w:sdtContent>
          <w:r w:rsidR="00946E5A" w:rsidRPr="008339A4">
            <w:rPr>
              <w:rFonts w:ascii="Segoe UI Symbol" w:eastAsia="Times New Roman" w:hAnsi="Segoe UI Symbol" w:cs="Segoe UI Symbol"/>
              <w:snapToGrid w:val="0"/>
              <w:kern w:val="0"/>
              <w:sz w:val="20"/>
              <w:szCs w:val="20"/>
              <w:lang w:val="es-ES" w:eastAsia="es-ES"/>
              <w14:ligatures w14:val="none"/>
            </w:rPr>
            <w:t>☐</w:t>
          </w:r>
        </w:sdtContent>
      </w:sdt>
      <w:r w:rsidR="00946E5A" w:rsidRPr="008339A4">
        <w:rPr>
          <w:rFonts w:ascii="HelveticaNowText Regular" w:eastAsia="Times New Roman" w:hAnsi="HelveticaNowText Regular" w:cs="HelveticaNowText Regular"/>
          <w:bCs/>
          <w:kern w:val="0"/>
          <w:sz w:val="20"/>
          <w:szCs w:val="20"/>
          <w:lang w:val="es-ES" w:eastAsia="es-ES"/>
          <w14:ligatures w14:val="none"/>
        </w:rPr>
        <w:tab/>
        <w:t>No, concurre individualmente.</w:t>
      </w:r>
    </w:p>
    <w:p w14:paraId="3EB64DBD" w14:textId="77777777" w:rsidR="00946E5A" w:rsidRPr="008339A4" w:rsidRDefault="00946E5A" w:rsidP="00946E5A">
      <w:pPr>
        <w:spacing w:after="0" w:line="360" w:lineRule="auto"/>
        <w:ind w:left="1134" w:hanging="567"/>
        <w:jc w:val="both"/>
        <w:rPr>
          <w:rFonts w:ascii="HelveticaNowText Regular" w:eastAsia="Times New Roman" w:hAnsi="HelveticaNowText Regular" w:cs="HelveticaNowText Regular"/>
          <w:bCs/>
          <w:kern w:val="0"/>
          <w:sz w:val="20"/>
          <w:szCs w:val="20"/>
          <w:lang w:val="es-ES" w:eastAsia="es-ES"/>
          <w14:ligatures w14:val="none"/>
        </w:rPr>
      </w:pPr>
    </w:p>
    <w:p w14:paraId="72D12FB0" w14:textId="77777777" w:rsidR="00946E5A" w:rsidRPr="008339A4" w:rsidRDefault="00946E5A" w:rsidP="00946E5A">
      <w:pPr>
        <w:spacing w:after="0" w:line="360" w:lineRule="auto"/>
        <w:ind w:left="284"/>
        <w:jc w:val="both"/>
        <w:rPr>
          <w:rFonts w:ascii="HelveticaNowText Regular" w:eastAsia="Times New Roman" w:hAnsi="HelveticaNowText Regular" w:cs="HelveticaNowText Regular"/>
          <w:kern w:val="0"/>
          <w:sz w:val="20"/>
          <w:szCs w:val="20"/>
          <w:lang w:val="es-ES" w:eastAsia="es-ES"/>
          <w14:ligatures w14:val="none"/>
        </w:rPr>
      </w:pPr>
      <w:r w:rsidRPr="008339A4">
        <w:rPr>
          <w:rFonts w:ascii="HelveticaNowText Regular" w:eastAsia="Times New Roman" w:hAnsi="HelveticaNowText Regular" w:cs="HelveticaNowText Regular"/>
          <w:kern w:val="0"/>
          <w:sz w:val="20"/>
          <w:szCs w:val="20"/>
          <w:u w:val="single"/>
          <w:lang w:val="es-ES" w:eastAsia="es-ES"/>
          <w14:ligatures w14:val="none"/>
        </w:rPr>
        <w:t>Si se concurre en UTE</w:t>
      </w:r>
      <w:r w:rsidRPr="008339A4">
        <w:rPr>
          <w:rFonts w:ascii="HelveticaNowText Regular" w:eastAsia="Times New Roman" w:hAnsi="HelveticaNowText Regular" w:cs="HelveticaNowText Regular"/>
          <w:kern w:val="0"/>
          <w:sz w:val="20"/>
          <w:szCs w:val="20"/>
          <w:lang w:val="es-ES" w:eastAsia="es-ES"/>
          <w14:ligatures w14:val="none"/>
        </w:rPr>
        <w:t>, todos los integrantes de la UTE deberán cumplimentar y firmar conjuntamente los siguientes apartados de este formulario, en los cuales se identifican sus componentes, la participación de cada uno de ellos y el hecho de asumir el compromiso de constituirse formalmente en unión temporal caso de resultar adjudicataria.</w:t>
      </w:r>
    </w:p>
    <w:p w14:paraId="5E1F6B0C" w14:textId="77777777" w:rsidR="00946E5A" w:rsidRPr="008339A4" w:rsidRDefault="00946E5A" w:rsidP="00946E5A">
      <w:pPr>
        <w:spacing w:after="0" w:line="360" w:lineRule="auto"/>
        <w:ind w:left="567"/>
        <w:jc w:val="both"/>
        <w:rPr>
          <w:rFonts w:ascii="HelveticaNowText Regular" w:eastAsia="Times New Roman" w:hAnsi="HelveticaNowText Regular" w:cs="HelveticaNowText Regular"/>
          <w:kern w:val="0"/>
          <w:sz w:val="20"/>
          <w:szCs w:val="20"/>
          <w:lang w:val="es-ES" w:eastAsia="es-ES"/>
          <w14:ligatures w14:val="none"/>
        </w:rPr>
      </w:pPr>
    </w:p>
    <w:p w14:paraId="765A8BCA" w14:textId="77777777" w:rsidR="00946E5A" w:rsidRPr="008339A4" w:rsidRDefault="00946E5A" w:rsidP="00946E5A">
      <w:pPr>
        <w:spacing w:after="0" w:line="360" w:lineRule="auto"/>
        <w:ind w:left="567"/>
        <w:jc w:val="both"/>
        <w:rPr>
          <w:rFonts w:ascii="HelveticaNowText Regular" w:eastAsia="Times New Roman" w:hAnsi="HelveticaNowText Regular" w:cs="HelveticaNowText Regular"/>
          <w:kern w:val="0"/>
          <w:sz w:val="20"/>
          <w:szCs w:val="20"/>
          <w:u w:val="single"/>
          <w:lang w:val="es-ES" w:eastAsia="es-ES"/>
          <w14:ligatures w14:val="none"/>
        </w:rPr>
      </w:pPr>
      <w:r w:rsidRPr="008339A4">
        <w:rPr>
          <w:rFonts w:ascii="HelveticaNowText Regular" w:eastAsia="Times New Roman" w:hAnsi="HelveticaNowText Regular" w:cs="HelveticaNowText Regular"/>
          <w:kern w:val="0"/>
          <w:sz w:val="20"/>
          <w:szCs w:val="20"/>
          <w:u w:val="single"/>
          <w:lang w:val="es-ES" w:eastAsia="es-ES"/>
          <w14:ligatures w14:val="none"/>
        </w:rPr>
        <w:t>Empresa 1:</w:t>
      </w:r>
    </w:p>
    <w:p w14:paraId="0AB1BBD2" w14:textId="77777777" w:rsidR="00946E5A" w:rsidRPr="008339A4" w:rsidRDefault="00946E5A" w:rsidP="00946E5A">
      <w:pPr>
        <w:spacing w:after="0" w:line="360" w:lineRule="auto"/>
        <w:ind w:left="709"/>
        <w:jc w:val="both"/>
        <w:rPr>
          <w:rFonts w:ascii="HelveticaNowText Regular" w:eastAsia="Times New Roman" w:hAnsi="HelveticaNowText Regular" w:cs="HelveticaNowText Regular"/>
          <w:kern w:val="0"/>
          <w:sz w:val="20"/>
          <w:szCs w:val="20"/>
          <w:lang w:val="es-ES" w:eastAsia="es-ES"/>
          <w14:ligatures w14:val="none"/>
        </w:rPr>
      </w:pPr>
      <w:r w:rsidRPr="008339A4">
        <w:rPr>
          <w:rFonts w:ascii="HelveticaNowText Regular" w:eastAsia="Times New Roman" w:hAnsi="HelveticaNowText Regular" w:cs="HelveticaNowText Regular"/>
          <w:kern w:val="0"/>
          <w:sz w:val="20"/>
          <w:szCs w:val="20"/>
          <w:lang w:val="es-ES" w:eastAsia="es-ES"/>
          <w14:ligatures w14:val="none"/>
        </w:rPr>
        <w:t xml:space="preserve">Razón social:    </w:t>
      </w:r>
    </w:p>
    <w:p w14:paraId="5F7F2F72" w14:textId="77777777" w:rsidR="00946E5A" w:rsidRPr="008339A4" w:rsidRDefault="00946E5A" w:rsidP="00946E5A">
      <w:pPr>
        <w:spacing w:after="0" w:line="360" w:lineRule="auto"/>
        <w:ind w:left="709"/>
        <w:jc w:val="both"/>
        <w:rPr>
          <w:rFonts w:ascii="HelveticaNowText Regular" w:eastAsia="Times New Roman" w:hAnsi="HelveticaNowText Regular" w:cs="HelveticaNowText Regular"/>
          <w:kern w:val="0"/>
          <w:sz w:val="20"/>
          <w:szCs w:val="20"/>
          <w:lang w:val="es-ES" w:eastAsia="es-ES"/>
          <w14:ligatures w14:val="none"/>
        </w:rPr>
      </w:pPr>
      <w:r w:rsidRPr="008339A4">
        <w:rPr>
          <w:rFonts w:ascii="HelveticaNowText Regular" w:eastAsia="Times New Roman" w:hAnsi="HelveticaNowText Regular" w:cs="HelveticaNowText Regular"/>
          <w:kern w:val="0"/>
          <w:sz w:val="20"/>
          <w:szCs w:val="20"/>
          <w:lang w:val="es-ES" w:eastAsia="es-ES"/>
          <w14:ligatures w14:val="none"/>
        </w:rPr>
        <w:t xml:space="preserve">CIF:    </w:t>
      </w:r>
    </w:p>
    <w:p w14:paraId="2D4BFF2F" w14:textId="77777777" w:rsidR="00946E5A" w:rsidRPr="008339A4" w:rsidRDefault="00946E5A" w:rsidP="00946E5A">
      <w:pPr>
        <w:spacing w:after="0" w:line="360" w:lineRule="auto"/>
        <w:ind w:left="709"/>
        <w:jc w:val="both"/>
        <w:rPr>
          <w:rFonts w:ascii="HelveticaNowText Regular" w:eastAsia="Times New Roman" w:hAnsi="HelveticaNowText Regular" w:cs="HelveticaNowText Regular"/>
          <w:kern w:val="0"/>
          <w:sz w:val="20"/>
          <w:szCs w:val="20"/>
          <w:lang w:val="es-ES" w:eastAsia="es-ES"/>
          <w14:ligatures w14:val="none"/>
        </w:rPr>
      </w:pPr>
      <w:r w:rsidRPr="008339A4">
        <w:rPr>
          <w:rFonts w:ascii="HelveticaNowText Regular" w:eastAsia="Times New Roman" w:hAnsi="HelveticaNowText Regular" w:cs="HelveticaNowText Regular"/>
          <w:kern w:val="0"/>
          <w:sz w:val="20"/>
          <w:szCs w:val="20"/>
          <w:lang w:val="es-ES" w:eastAsia="es-ES"/>
          <w14:ligatures w14:val="none"/>
        </w:rPr>
        <w:t xml:space="preserve">Nombre representante:    </w:t>
      </w:r>
    </w:p>
    <w:p w14:paraId="57896E96" w14:textId="77777777" w:rsidR="00946E5A" w:rsidRPr="008339A4" w:rsidRDefault="00946E5A" w:rsidP="00946E5A">
      <w:pPr>
        <w:spacing w:after="0" w:line="360" w:lineRule="auto"/>
        <w:ind w:left="709"/>
        <w:jc w:val="both"/>
        <w:rPr>
          <w:rFonts w:ascii="HelveticaNowText Regular" w:eastAsia="Times New Roman" w:hAnsi="HelveticaNowText Regular" w:cs="HelveticaNowText Regular"/>
          <w:kern w:val="0"/>
          <w:sz w:val="20"/>
          <w:szCs w:val="20"/>
          <w:lang w:val="es-ES" w:eastAsia="es-ES"/>
          <w14:ligatures w14:val="none"/>
        </w:rPr>
      </w:pPr>
      <w:r w:rsidRPr="008339A4">
        <w:rPr>
          <w:rFonts w:ascii="HelveticaNowText Regular" w:eastAsia="Times New Roman" w:hAnsi="HelveticaNowText Regular" w:cs="HelveticaNowText Regular"/>
          <w:kern w:val="0"/>
          <w:sz w:val="20"/>
          <w:szCs w:val="20"/>
          <w:lang w:val="es-ES" w:eastAsia="es-ES"/>
          <w14:ligatures w14:val="none"/>
        </w:rPr>
        <w:t xml:space="preserve">NIF representante:      </w:t>
      </w:r>
    </w:p>
    <w:p w14:paraId="4E645964" w14:textId="77777777" w:rsidR="00946E5A" w:rsidRPr="008339A4" w:rsidRDefault="00946E5A" w:rsidP="00946E5A">
      <w:pPr>
        <w:spacing w:after="0" w:line="360" w:lineRule="auto"/>
        <w:ind w:left="709"/>
        <w:jc w:val="both"/>
        <w:rPr>
          <w:rFonts w:ascii="HelveticaNowText Regular" w:eastAsia="Times New Roman" w:hAnsi="HelveticaNowText Regular" w:cs="HelveticaNowText Regular"/>
          <w:kern w:val="0"/>
          <w:sz w:val="20"/>
          <w:szCs w:val="20"/>
          <w:lang w:val="es-ES" w:eastAsia="es-ES"/>
          <w14:ligatures w14:val="none"/>
        </w:rPr>
      </w:pPr>
    </w:p>
    <w:p w14:paraId="7AC6368E" w14:textId="77777777" w:rsidR="00946E5A" w:rsidRPr="008339A4" w:rsidRDefault="00946E5A" w:rsidP="00946E5A">
      <w:pPr>
        <w:spacing w:after="0" w:line="360" w:lineRule="auto"/>
        <w:ind w:left="709"/>
        <w:jc w:val="both"/>
        <w:rPr>
          <w:rFonts w:ascii="HelveticaNowText Regular" w:eastAsia="Times New Roman" w:hAnsi="HelveticaNowText Regular" w:cs="HelveticaNowText Regular"/>
          <w:kern w:val="0"/>
          <w:sz w:val="20"/>
          <w:szCs w:val="20"/>
          <w:u w:val="single"/>
          <w:lang w:val="es-ES" w:eastAsia="es-ES"/>
          <w14:ligatures w14:val="none"/>
        </w:rPr>
      </w:pPr>
      <w:r w:rsidRPr="008339A4">
        <w:rPr>
          <w:rFonts w:ascii="HelveticaNowText Regular" w:eastAsia="Times New Roman" w:hAnsi="HelveticaNowText Regular" w:cs="HelveticaNowText Regular"/>
          <w:kern w:val="0"/>
          <w:sz w:val="20"/>
          <w:szCs w:val="20"/>
          <w:u w:val="single"/>
          <w:lang w:val="es-ES" w:eastAsia="es-ES"/>
          <w14:ligatures w14:val="none"/>
        </w:rPr>
        <w:t>Empresa 2:</w:t>
      </w:r>
    </w:p>
    <w:p w14:paraId="2127CEA3" w14:textId="77777777" w:rsidR="00946E5A" w:rsidRPr="008339A4" w:rsidRDefault="00946E5A" w:rsidP="00946E5A">
      <w:pPr>
        <w:spacing w:after="0" w:line="360" w:lineRule="auto"/>
        <w:ind w:left="709"/>
        <w:jc w:val="both"/>
        <w:rPr>
          <w:rFonts w:ascii="HelveticaNowText Regular" w:eastAsia="Times New Roman" w:hAnsi="HelveticaNowText Regular" w:cs="HelveticaNowText Regular"/>
          <w:kern w:val="0"/>
          <w:sz w:val="20"/>
          <w:szCs w:val="20"/>
          <w:lang w:val="es-ES" w:eastAsia="es-ES"/>
          <w14:ligatures w14:val="none"/>
        </w:rPr>
      </w:pPr>
      <w:r w:rsidRPr="008339A4">
        <w:rPr>
          <w:rFonts w:ascii="HelveticaNowText Regular" w:eastAsia="Times New Roman" w:hAnsi="HelveticaNowText Regular" w:cs="HelveticaNowText Regular"/>
          <w:kern w:val="0"/>
          <w:sz w:val="20"/>
          <w:szCs w:val="20"/>
          <w:lang w:val="es-ES" w:eastAsia="es-ES"/>
          <w14:ligatures w14:val="none"/>
        </w:rPr>
        <w:t xml:space="preserve">Cumplimentar idénticos datos para cada una de las empresas que conforman la </w:t>
      </w:r>
      <w:r w:rsidRPr="008339A4">
        <w:rPr>
          <w:rFonts w:ascii="HelveticaNowText Regular" w:eastAsia="Times New Roman" w:hAnsi="HelveticaNowText Regular" w:cs="HelveticaNowText Regular"/>
          <w:snapToGrid w:val="0"/>
          <w:kern w:val="0"/>
          <w:sz w:val="20"/>
          <w:szCs w:val="20"/>
          <w:lang w:val="es-ES" w:eastAsia="es-ES"/>
          <w14:ligatures w14:val="none"/>
        </w:rPr>
        <w:t>UTE</w:t>
      </w:r>
    </w:p>
    <w:p w14:paraId="0F2F102B" w14:textId="77777777" w:rsidR="00946E5A" w:rsidRPr="008339A4" w:rsidRDefault="00946E5A" w:rsidP="00946E5A">
      <w:pPr>
        <w:spacing w:after="0" w:line="360" w:lineRule="auto"/>
        <w:ind w:left="284" w:firstLine="283"/>
        <w:jc w:val="both"/>
        <w:rPr>
          <w:rFonts w:ascii="HelveticaNowText Regular" w:eastAsia="Times New Roman" w:hAnsi="HelveticaNowText Regular" w:cs="HelveticaNowText Regular"/>
          <w:kern w:val="0"/>
          <w:sz w:val="20"/>
          <w:szCs w:val="20"/>
          <w:lang w:val="es-ES" w:eastAsia="es-ES"/>
          <w14:ligatures w14:val="none"/>
        </w:rPr>
      </w:pPr>
    </w:p>
    <w:p w14:paraId="1B8C0A01" w14:textId="77777777" w:rsidR="00946E5A" w:rsidRPr="008339A4" w:rsidRDefault="00946E5A" w:rsidP="00946E5A">
      <w:pPr>
        <w:numPr>
          <w:ilvl w:val="0"/>
          <w:numId w:val="1"/>
        </w:numPr>
        <w:spacing w:after="0" w:line="360" w:lineRule="auto"/>
        <w:ind w:left="284" w:hanging="283"/>
        <w:jc w:val="both"/>
        <w:rPr>
          <w:rFonts w:ascii="HelveticaNowText Regular" w:eastAsia="Times New Roman" w:hAnsi="HelveticaNowText Regular" w:cs="HelveticaNowText Regular"/>
          <w:kern w:val="0"/>
          <w:sz w:val="20"/>
          <w:szCs w:val="20"/>
          <w:lang w:val="es-ES" w:eastAsia="es-ES"/>
          <w14:ligatures w14:val="none"/>
        </w:rPr>
      </w:pPr>
      <w:r w:rsidRPr="008339A4">
        <w:rPr>
          <w:rFonts w:ascii="HelveticaNowText Regular" w:eastAsia="Times New Roman" w:hAnsi="HelveticaNowText Regular" w:cs="HelveticaNowText Regular"/>
          <w:kern w:val="0"/>
          <w:sz w:val="20"/>
          <w:szCs w:val="20"/>
          <w:lang w:val="es-ES" w:eastAsia="es-ES"/>
          <w14:ligatures w14:val="none"/>
        </w:rPr>
        <w:t>Que en caso de resultar adjudicatarios, se obligan solidariamente en nombre de las empresas que representan, a ejecutar el contrato en régimen de Unión Temporal de Empresas conforme a lo previsto en el art 69 de la Ley de Contratos del Sector Público, con una participación cada una de ellas de:</w:t>
      </w:r>
    </w:p>
    <w:p w14:paraId="66688DAC" w14:textId="77777777" w:rsidR="00946E5A" w:rsidRPr="008339A4" w:rsidRDefault="00946E5A" w:rsidP="00946E5A">
      <w:pPr>
        <w:spacing w:after="0" w:line="360" w:lineRule="auto"/>
        <w:ind w:left="567"/>
        <w:jc w:val="both"/>
        <w:rPr>
          <w:rFonts w:ascii="HelveticaNowText Regular" w:eastAsia="Times New Roman" w:hAnsi="HelveticaNowText Regular" w:cs="HelveticaNowText Regular"/>
          <w:kern w:val="0"/>
          <w:sz w:val="20"/>
          <w:szCs w:val="20"/>
          <w:lang w:val="es-ES" w:eastAsia="es-ES"/>
          <w14:ligatures w14:val="none"/>
        </w:rPr>
      </w:pPr>
    </w:p>
    <w:p w14:paraId="540FD9FF" w14:textId="77777777" w:rsidR="00946E5A" w:rsidRPr="008339A4" w:rsidRDefault="00946E5A" w:rsidP="00946E5A">
      <w:pPr>
        <w:spacing w:after="0" w:line="360" w:lineRule="auto"/>
        <w:ind w:left="567" w:hanging="283"/>
        <w:jc w:val="both"/>
        <w:rPr>
          <w:rFonts w:ascii="HelveticaNowText Regular" w:eastAsia="Times New Roman" w:hAnsi="HelveticaNowText Regular" w:cs="HelveticaNowText Regular"/>
          <w:kern w:val="0"/>
          <w:sz w:val="20"/>
          <w:szCs w:val="20"/>
          <w:lang w:val="es-ES" w:eastAsia="es-ES"/>
          <w14:ligatures w14:val="none"/>
        </w:rPr>
      </w:pPr>
      <w:r w:rsidRPr="008339A4">
        <w:rPr>
          <w:rFonts w:ascii="HelveticaNowText Regular" w:eastAsia="Times New Roman" w:hAnsi="HelveticaNowText Regular" w:cs="HelveticaNowText Regular"/>
          <w:snapToGrid w:val="0"/>
          <w:kern w:val="0"/>
          <w:sz w:val="20"/>
          <w:szCs w:val="20"/>
          <w:lang w:val="es-ES" w:eastAsia="es-ES"/>
          <w14:ligatures w14:val="none"/>
        </w:rPr>
        <w:lastRenderedPageBreak/>
        <w:t>..................</w:t>
      </w:r>
    </w:p>
    <w:p w14:paraId="7F2AF5A8" w14:textId="77777777" w:rsidR="00946E5A" w:rsidRPr="008339A4" w:rsidRDefault="00946E5A" w:rsidP="00946E5A">
      <w:pPr>
        <w:numPr>
          <w:ilvl w:val="0"/>
          <w:numId w:val="1"/>
        </w:numPr>
        <w:spacing w:after="0" w:line="360" w:lineRule="auto"/>
        <w:ind w:left="284" w:hanging="283"/>
        <w:jc w:val="both"/>
        <w:rPr>
          <w:rFonts w:ascii="HelveticaNowText Regular" w:eastAsia="Times New Roman" w:hAnsi="HelveticaNowText Regular" w:cs="HelveticaNowText Regular"/>
          <w:kern w:val="0"/>
          <w:sz w:val="20"/>
          <w:szCs w:val="20"/>
          <w:lang w:val="es-ES" w:eastAsia="es-ES"/>
          <w14:ligatures w14:val="none"/>
        </w:rPr>
      </w:pPr>
      <w:r w:rsidRPr="008339A4">
        <w:rPr>
          <w:rFonts w:ascii="HelveticaNowText Regular" w:eastAsia="Times New Roman" w:hAnsi="HelveticaNowText Regular" w:cs="HelveticaNowText Regular"/>
          <w:kern w:val="0"/>
          <w:sz w:val="20"/>
          <w:szCs w:val="20"/>
          <w:lang w:val="es-ES" w:eastAsia="es-ES"/>
          <w14:ligatures w14:val="none"/>
        </w:rPr>
        <w:t xml:space="preserve">Se designa como representante o apoderado único de la unión con poderes bastantes para ejercitar los derechos y cumplir las obligaciones que del contrato se deriven hasta su extinción a D/Dª. </w:t>
      </w:r>
      <w:r w:rsidRPr="008339A4">
        <w:rPr>
          <w:rFonts w:ascii="HelveticaNowText Regular" w:eastAsia="Times New Roman" w:hAnsi="HelveticaNowText Regular" w:cs="HelveticaNowText Regular"/>
          <w:snapToGrid w:val="0"/>
          <w:kern w:val="0"/>
          <w:sz w:val="20"/>
          <w:szCs w:val="20"/>
          <w:lang w:val="es-ES" w:eastAsia="es-ES"/>
          <w14:ligatures w14:val="none"/>
        </w:rPr>
        <w:t>..................</w:t>
      </w:r>
      <w:r w:rsidRPr="008339A4">
        <w:rPr>
          <w:rFonts w:ascii="HelveticaNowText Regular" w:eastAsia="Times New Roman" w:hAnsi="HelveticaNowText Regular" w:cs="HelveticaNowText Regular"/>
          <w:kern w:val="0"/>
          <w:sz w:val="20"/>
          <w:szCs w:val="20"/>
          <w:lang w:val="es-ES" w:eastAsia="es-ES"/>
          <w14:ligatures w14:val="none"/>
        </w:rPr>
        <w:t xml:space="preserve">, con DNI </w:t>
      </w:r>
      <w:r w:rsidRPr="008339A4">
        <w:rPr>
          <w:rFonts w:ascii="HelveticaNowText Regular" w:eastAsia="Times New Roman" w:hAnsi="HelveticaNowText Regular" w:cs="HelveticaNowText Regular"/>
          <w:snapToGrid w:val="0"/>
          <w:kern w:val="0"/>
          <w:sz w:val="20"/>
          <w:szCs w:val="20"/>
          <w:lang w:val="es-ES" w:eastAsia="es-ES"/>
          <w14:ligatures w14:val="none"/>
        </w:rPr>
        <w:t>..................</w:t>
      </w:r>
      <w:r w:rsidRPr="008339A4">
        <w:rPr>
          <w:rFonts w:ascii="HelveticaNowText Regular" w:eastAsia="Times New Roman" w:hAnsi="HelveticaNowText Regular" w:cs="HelveticaNowText Regular"/>
          <w:kern w:val="0"/>
          <w:sz w:val="20"/>
          <w:szCs w:val="20"/>
          <w:lang w:val="es-ES" w:eastAsia="es-ES"/>
          <w14:ligatures w14:val="none"/>
        </w:rPr>
        <w:t xml:space="preserve"> y domicilio en </w:t>
      </w:r>
      <w:r w:rsidRPr="008339A4">
        <w:rPr>
          <w:rFonts w:ascii="HelveticaNowText Regular" w:eastAsia="Times New Roman" w:hAnsi="HelveticaNowText Regular" w:cs="HelveticaNowText Regular"/>
          <w:snapToGrid w:val="0"/>
          <w:kern w:val="0"/>
          <w:sz w:val="20"/>
          <w:szCs w:val="20"/>
          <w:lang w:val="es-ES" w:eastAsia="es-ES"/>
          <w14:ligatures w14:val="none"/>
        </w:rPr>
        <w:t>..................</w:t>
      </w:r>
      <w:r w:rsidRPr="008339A4">
        <w:rPr>
          <w:rFonts w:ascii="HelveticaNowText Regular" w:eastAsia="Times New Roman" w:hAnsi="HelveticaNowText Regular" w:cs="HelveticaNowText Regular"/>
          <w:kern w:val="0"/>
          <w:sz w:val="20"/>
          <w:szCs w:val="20"/>
          <w:lang w:val="es-ES" w:eastAsia="es-ES"/>
          <w14:ligatures w14:val="none"/>
        </w:rPr>
        <w:t xml:space="preserve">, calle </w:t>
      </w:r>
      <w:r w:rsidRPr="008339A4">
        <w:rPr>
          <w:rFonts w:ascii="HelveticaNowText Regular" w:eastAsia="Times New Roman" w:hAnsi="HelveticaNowText Regular" w:cs="HelveticaNowText Regular"/>
          <w:snapToGrid w:val="0"/>
          <w:kern w:val="0"/>
          <w:sz w:val="20"/>
          <w:szCs w:val="20"/>
          <w:lang w:val="es-ES" w:eastAsia="es-ES"/>
          <w14:ligatures w14:val="none"/>
        </w:rPr>
        <w:t>..................</w:t>
      </w:r>
      <w:r w:rsidRPr="008339A4">
        <w:rPr>
          <w:rFonts w:ascii="HelveticaNowText Regular" w:eastAsia="Times New Roman" w:hAnsi="HelveticaNowText Regular" w:cs="HelveticaNowText Regular"/>
          <w:kern w:val="0"/>
          <w:sz w:val="20"/>
          <w:szCs w:val="20"/>
          <w:lang w:val="es-ES" w:eastAsia="es-ES"/>
          <w14:ligatures w14:val="none"/>
        </w:rPr>
        <w:t xml:space="preserve"> nº </w:t>
      </w:r>
      <w:r w:rsidRPr="008339A4">
        <w:rPr>
          <w:rFonts w:ascii="HelveticaNowText Regular" w:eastAsia="Times New Roman" w:hAnsi="HelveticaNowText Regular" w:cs="HelveticaNowText Regular"/>
          <w:snapToGrid w:val="0"/>
          <w:kern w:val="0"/>
          <w:sz w:val="20"/>
          <w:szCs w:val="20"/>
          <w:lang w:val="es-ES" w:eastAsia="es-ES"/>
          <w14:ligatures w14:val="none"/>
        </w:rPr>
        <w:t>..................</w:t>
      </w:r>
      <w:r w:rsidRPr="008339A4">
        <w:rPr>
          <w:rFonts w:ascii="HelveticaNowText Regular" w:eastAsia="Times New Roman" w:hAnsi="HelveticaNowText Regular" w:cs="HelveticaNowText Regular"/>
          <w:kern w:val="0"/>
          <w:sz w:val="20"/>
          <w:szCs w:val="20"/>
          <w:lang w:val="es-ES" w:eastAsia="es-ES"/>
          <w14:ligatures w14:val="none"/>
        </w:rPr>
        <w:t>.</w:t>
      </w:r>
    </w:p>
    <w:p w14:paraId="2E1F2F0F" w14:textId="77777777" w:rsidR="00946E5A" w:rsidRPr="008339A4" w:rsidRDefault="00946E5A" w:rsidP="00946E5A">
      <w:pPr>
        <w:spacing w:after="0" w:line="360" w:lineRule="auto"/>
        <w:ind w:left="567" w:hanging="283"/>
        <w:jc w:val="both"/>
        <w:rPr>
          <w:rFonts w:ascii="HelveticaNowText Regular" w:eastAsia="Times New Roman" w:hAnsi="HelveticaNowText Regular" w:cs="HelveticaNowText Regular"/>
          <w:kern w:val="0"/>
          <w:sz w:val="20"/>
          <w:szCs w:val="20"/>
          <w:lang w:val="es-ES" w:eastAsia="es-ES"/>
          <w14:ligatures w14:val="none"/>
        </w:rPr>
      </w:pPr>
    </w:p>
    <w:p w14:paraId="7D5D2431" w14:textId="77777777" w:rsidR="00946E5A" w:rsidRPr="008339A4" w:rsidRDefault="00946E5A" w:rsidP="00946E5A">
      <w:pPr>
        <w:numPr>
          <w:ilvl w:val="0"/>
          <w:numId w:val="1"/>
        </w:numPr>
        <w:spacing w:after="0" w:line="360" w:lineRule="auto"/>
        <w:ind w:left="284" w:hanging="283"/>
        <w:jc w:val="both"/>
        <w:rPr>
          <w:rFonts w:ascii="HelveticaNowText Regular" w:eastAsia="Times New Roman" w:hAnsi="HelveticaNowText Regular" w:cs="HelveticaNowText Regular"/>
          <w:kern w:val="0"/>
          <w:sz w:val="20"/>
          <w:szCs w:val="20"/>
          <w:lang w:val="es-ES" w:eastAsia="es-ES"/>
          <w14:ligatures w14:val="none"/>
        </w:rPr>
      </w:pPr>
      <w:r w:rsidRPr="008339A4">
        <w:rPr>
          <w:rFonts w:ascii="HelveticaNowText Regular" w:eastAsia="Times New Roman" w:hAnsi="HelveticaNowText Regular" w:cs="HelveticaNowText Regular"/>
          <w:kern w:val="0"/>
          <w:sz w:val="20"/>
          <w:szCs w:val="20"/>
          <w:lang w:val="es-ES" w:eastAsia="es-ES"/>
          <w14:ligatures w14:val="none"/>
        </w:rPr>
        <w:t xml:space="preserve">Asimismo asumen el compromiso de constituirse formalmente en unión temporal en caso de resultar adjudicatarios del contrato. </w:t>
      </w:r>
    </w:p>
    <w:p w14:paraId="79427285" w14:textId="77777777" w:rsidR="00946E5A" w:rsidRPr="008339A4" w:rsidRDefault="00946E5A" w:rsidP="00946E5A">
      <w:pPr>
        <w:spacing w:after="200" w:line="276" w:lineRule="auto"/>
        <w:ind w:left="720"/>
        <w:contextualSpacing/>
        <w:rPr>
          <w:rFonts w:ascii="HelveticaNowText Regular" w:eastAsia="Calibri" w:hAnsi="HelveticaNowText Regular" w:cs="HelveticaNowText Regular"/>
          <w:kern w:val="0"/>
          <w:sz w:val="20"/>
          <w:szCs w:val="20"/>
          <w:lang w:val="es-ES"/>
          <w14:ligatures w14:val="none"/>
        </w:rPr>
      </w:pPr>
    </w:p>
    <w:p w14:paraId="053048F0" w14:textId="77777777" w:rsidR="00946E5A" w:rsidRPr="008339A4" w:rsidRDefault="00946E5A" w:rsidP="00946E5A">
      <w:pPr>
        <w:shd w:val="clear" w:color="auto" w:fill="FFFFFF"/>
        <w:spacing w:after="0" w:line="240" w:lineRule="auto"/>
        <w:ind w:left="142"/>
        <w:jc w:val="both"/>
        <w:rPr>
          <w:rFonts w:ascii="HelveticaNowText Regular" w:eastAsia="Times New Roman" w:hAnsi="HelveticaNowText Regular" w:cs="HelveticaNowText Regular"/>
          <w:b/>
          <w:bCs/>
          <w:color w:val="000000"/>
          <w:kern w:val="0"/>
          <w:sz w:val="20"/>
          <w:szCs w:val="20"/>
          <w:lang w:val="es-ES" w:eastAsia="es-ES"/>
          <w14:ligatures w14:val="none"/>
        </w:rPr>
      </w:pPr>
      <w:r w:rsidRPr="008339A4">
        <w:rPr>
          <w:rFonts w:ascii="HelveticaNowText Regular" w:eastAsia="Times New Roman" w:hAnsi="HelveticaNowText Regular" w:cs="HelveticaNowText Regular"/>
          <w:b/>
          <w:bCs/>
          <w:color w:val="000000"/>
          <w:kern w:val="0"/>
          <w:sz w:val="20"/>
          <w:szCs w:val="20"/>
          <w:lang w:val="es-ES" w:eastAsia="es-ES"/>
          <w14:ligatures w14:val="none"/>
        </w:rPr>
        <w:t>Y a los efectos oportunos, se procede a la firma electrónica de la persona que formula la presente declaración responsable.</w:t>
      </w:r>
    </w:p>
    <w:p w14:paraId="286AD2F7" w14:textId="77777777" w:rsidR="007C39BB" w:rsidRPr="00493B13" w:rsidRDefault="007C39BB">
      <w:pPr>
        <w:rPr>
          <w:rFonts w:ascii="HelveticaNowText Regular" w:hAnsi="HelveticaNowText Regular" w:cs="HelveticaNowText Regular"/>
          <w:lang w:val="es-ES"/>
        </w:rPr>
      </w:pPr>
    </w:p>
    <w:p w14:paraId="252C14EA" w14:textId="77777777" w:rsidR="00946E5A" w:rsidRPr="00493B13" w:rsidRDefault="00946E5A">
      <w:pPr>
        <w:rPr>
          <w:rFonts w:ascii="HelveticaNowText Regular" w:hAnsi="HelveticaNowText Regular" w:cs="HelveticaNowText Regular"/>
          <w:lang w:val="es-ES"/>
        </w:rPr>
      </w:pPr>
    </w:p>
    <w:p w14:paraId="272B1DEA" w14:textId="77777777" w:rsidR="00F30580" w:rsidRDefault="00241DA7">
      <w:pPr>
        <w:rPr>
          <w:rFonts w:ascii="HelveticaNowText Regular" w:hAnsi="HelveticaNowText Regular" w:cs="HelveticaNowText Regular"/>
          <w:lang w:val="es-ES"/>
        </w:rPr>
        <w:sectPr w:rsidR="00F30580" w:rsidSect="006E468A">
          <w:footerReference w:type="default" r:id="rId14"/>
          <w:pgSz w:w="11906" w:h="16838"/>
          <w:pgMar w:top="1417" w:right="1701" w:bottom="1417" w:left="1701" w:header="426" w:footer="708" w:gutter="0"/>
          <w:pgNumType w:start="1"/>
          <w:cols w:space="708"/>
          <w:docGrid w:linePitch="360"/>
        </w:sectPr>
      </w:pPr>
      <w:r>
        <w:rPr>
          <w:rFonts w:ascii="HelveticaNowText Regular" w:hAnsi="HelveticaNowText Regular" w:cs="HelveticaNowText Regular"/>
          <w:lang w:val="es-ES"/>
        </w:rPr>
        <w:br w:type="page"/>
      </w:r>
    </w:p>
    <w:p w14:paraId="3C2769BB" w14:textId="77777777" w:rsidR="00A17990" w:rsidRPr="008339A4" w:rsidRDefault="00A17990" w:rsidP="00A17990">
      <w:pPr>
        <w:keepNext/>
        <w:spacing w:after="0" w:line="0" w:lineRule="atLeast"/>
        <w:ind w:left="852" w:hanging="852"/>
        <w:jc w:val="center"/>
        <w:outlineLvl w:val="0"/>
        <w:rPr>
          <w:rFonts w:ascii="HelveticaNowText Regular" w:eastAsia="Times New Roman" w:hAnsi="HelveticaNowText Regular" w:cs="HelveticaNowText Regular"/>
          <w:b/>
          <w:snapToGrid w:val="0"/>
          <w:kern w:val="28"/>
          <w:sz w:val="20"/>
          <w:szCs w:val="20"/>
          <w:u w:val="single"/>
          <w:lang w:val="es-ES_tradnl" w:eastAsia="es-ES"/>
          <w14:ligatures w14:val="none"/>
        </w:rPr>
      </w:pPr>
      <w:bookmarkStart w:id="5" w:name="_Toc127438723"/>
      <w:r w:rsidRPr="008339A4">
        <w:rPr>
          <w:rFonts w:ascii="HelveticaNowText Regular" w:eastAsia="Times New Roman" w:hAnsi="HelveticaNowText Regular" w:cs="HelveticaNowText Regular"/>
          <w:b/>
          <w:snapToGrid w:val="0"/>
          <w:kern w:val="28"/>
          <w:sz w:val="20"/>
          <w:szCs w:val="20"/>
          <w:u w:val="single"/>
          <w:lang w:val="es-ES_tradnl" w:eastAsia="es-ES"/>
          <w14:ligatures w14:val="none"/>
        </w:rPr>
        <w:lastRenderedPageBreak/>
        <w:t xml:space="preserve">ANEXO </w:t>
      </w:r>
      <w:r w:rsidR="00561170" w:rsidRPr="008339A4">
        <w:rPr>
          <w:rFonts w:ascii="HelveticaNowText Regular" w:eastAsia="Times New Roman" w:hAnsi="HelveticaNowText Regular" w:cs="HelveticaNowText Regular"/>
          <w:b/>
          <w:snapToGrid w:val="0"/>
          <w:kern w:val="28"/>
          <w:sz w:val="20"/>
          <w:szCs w:val="20"/>
          <w:u w:val="single"/>
          <w:lang w:val="es-ES_tradnl" w:eastAsia="es-ES"/>
          <w14:ligatures w14:val="none"/>
        </w:rPr>
        <w:t>I</w:t>
      </w:r>
      <w:r w:rsidRPr="008339A4">
        <w:rPr>
          <w:rFonts w:ascii="HelveticaNowText Regular" w:eastAsia="Times New Roman" w:hAnsi="HelveticaNowText Regular" w:cs="HelveticaNowText Regular"/>
          <w:b/>
          <w:snapToGrid w:val="0"/>
          <w:kern w:val="28"/>
          <w:sz w:val="20"/>
          <w:szCs w:val="20"/>
          <w:u w:val="single"/>
          <w:lang w:val="es-ES_tradnl" w:eastAsia="es-ES"/>
          <w14:ligatures w14:val="none"/>
        </w:rPr>
        <w:t>V.- CRITERIOS EVALUABLES DE FORMA AUTOMÁTICA (SOBRE ELECTRÓNICO C)</w:t>
      </w:r>
      <w:bookmarkEnd w:id="5"/>
    </w:p>
    <w:p w14:paraId="4F100EF6" w14:textId="77777777" w:rsidR="00A17990" w:rsidRPr="008339A4" w:rsidRDefault="00A17990" w:rsidP="00A17990">
      <w:pPr>
        <w:spacing w:after="200" w:line="276" w:lineRule="auto"/>
        <w:rPr>
          <w:rFonts w:ascii="HelveticaNowText Regular" w:eastAsia="Times New Roman" w:hAnsi="HelveticaNowText Regular" w:cs="HelveticaNowText Regular"/>
          <w:snapToGrid w:val="0"/>
          <w:kern w:val="0"/>
          <w:sz w:val="20"/>
          <w:szCs w:val="20"/>
          <w:u w:val="single"/>
          <w:lang w:val="es-ES" w:eastAsia="es-ES"/>
          <w14:ligatures w14:val="none"/>
        </w:rPr>
      </w:pPr>
    </w:p>
    <w:p w14:paraId="361AE004" w14:textId="77777777" w:rsidR="00A17990" w:rsidRPr="008339A4" w:rsidRDefault="00A17990" w:rsidP="00A17990">
      <w:pPr>
        <w:autoSpaceDE w:val="0"/>
        <w:autoSpaceDN w:val="0"/>
        <w:adjustRightInd w:val="0"/>
        <w:spacing w:after="120" w:line="360" w:lineRule="auto"/>
        <w:ind w:left="284"/>
        <w:jc w:val="both"/>
        <w:rPr>
          <w:rFonts w:ascii="HelveticaNowText Regular" w:eastAsia="Times New Roman" w:hAnsi="HelveticaNowText Regular" w:cs="HelveticaNowText Regular"/>
          <w:b/>
          <w:snapToGrid w:val="0"/>
          <w:kern w:val="0"/>
          <w:sz w:val="20"/>
          <w:szCs w:val="20"/>
          <w:lang w:val="es-ES" w:eastAsia="es-ES"/>
          <w14:ligatures w14:val="none"/>
        </w:rPr>
      </w:pPr>
      <w:r w:rsidRPr="008339A4">
        <w:rPr>
          <w:rFonts w:ascii="HelveticaNowText Regular" w:eastAsia="Times New Roman" w:hAnsi="HelveticaNowText Regular" w:cs="HelveticaNowText Regular"/>
          <w:b/>
          <w:snapToGrid w:val="0"/>
          <w:kern w:val="0"/>
          <w:sz w:val="20"/>
          <w:szCs w:val="20"/>
          <w:lang w:val="es-ES" w:eastAsia="es-ES"/>
          <w14:ligatures w14:val="none"/>
        </w:rPr>
        <w:t>DATOS DE LA EMPRESA/EMPRESARIO</w:t>
      </w:r>
    </w:p>
    <w:p w14:paraId="4010BB77" w14:textId="77777777" w:rsidR="00A17990" w:rsidRPr="008339A4" w:rsidRDefault="00A17990" w:rsidP="00A17990">
      <w:pPr>
        <w:pBdr>
          <w:bottom w:val="single" w:sz="6" w:space="1" w:color="auto"/>
        </w:pBdr>
        <w:autoSpaceDE w:val="0"/>
        <w:autoSpaceDN w:val="0"/>
        <w:adjustRightInd w:val="0"/>
        <w:spacing w:after="120" w:line="360" w:lineRule="auto"/>
        <w:ind w:left="284"/>
        <w:jc w:val="both"/>
        <w:rPr>
          <w:rFonts w:ascii="HelveticaNowText Regular" w:eastAsia="Times New Roman" w:hAnsi="HelveticaNowText Regular" w:cs="HelveticaNowText Regular"/>
          <w:snapToGrid w:val="0"/>
          <w:kern w:val="0"/>
          <w:sz w:val="20"/>
          <w:szCs w:val="20"/>
          <w:lang w:val="es-ES" w:eastAsia="es-ES"/>
          <w14:ligatures w14:val="none"/>
        </w:rPr>
      </w:pPr>
      <w:r w:rsidRPr="008339A4">
        <w:rPr>
          <w:rFonts w:ascii="HelveticaNowText Regular" w:eastAsia="Times New Roman" w:hAnsi="HelveticaNowText Regular" w:cs="HelveticaNowText Regular"/>
          <w:snapToGrid w:val="0"/>
          <w:kern w:val="0"/>
          <w:sz w:val="20"/>
          <w:szCs w:val="20"/>
          <w:lang w:val="es-ES" w:eastAsia="es-ES"/>
          <w14:ligatures w14:val="none"/>
        </w:rPr>
        <w:t xml:space="preserve">Nombre/Razón social </w:t>
      </w:r>
      <w:r w:rsidRPr="008339A4">
        <w:rPr>
          <w:rFonts w:ascii="HelveticaNowText Regular" w:eastAsia="Times New Roman" w:hAnsi="HelveticaNowText Regular" w:cs="HelveticaNowText Regular"/>
          <w:snapToGrid w:val="0"/>
          <w:kern w:val="0"/>
          <w:sz w:val="20"/>
          <w:szCs w:val="20"/>
          <w:lang w:val="es-ES" w:eastAsia="es-ES"/>
          <w14:ligatures w14:val="none"/>
        </w:rPr>
        <w:tab/>
      </w:r>
      <w:r w:rsidRPr="008339A4">
        <w:rPr>
          <w:rFonts w:ascii="HelveticaNowText Regular" w:eastAsia="Times New Roman" w:hAnsi="HelveticaNowText Regular" w:cs="HelveticaNowText Regular"/>
          <w:snapToGrid w:val="0"/>
          <w:kern w:val="0"/>
          <w:sz w:val="20"/>
          <w:szCs w:val="20"/>
          <w:lang w:val="es-ES" w:eastAsia="es-ES"/>
          <w14:ligatures w14:val="none"/>
        </w:rPr>
        <w:tab/>
      </w:r>
      <w:r w:rsidRPr="008339A4">
        <w:rPr>
          <w:rFonts w:ascii="HelveticaNowText Regular" w:eastAsia="Times New Roman" w:hAnsi="HelveticaNowText Regular" w:cs="HelveticaNowText Regular"/>
          <w:snapToGrid w:val="0"/>
          <w:kern w:val="0"/>
          <w:sz w:val="20"/>
          <w:szCs w:val="20"/>
          <w:lang w:val="es-ES" w:eastAsia="es-ES"/>
          <w14:ligatures w14:val="none"/>
        </w:rPr>
        <w:tab/>
      </w:r>
      <w:r w:rsidRPr="008339A4">
        <w:rPr>
          <w:rFonts w:ascii="HelveticaNowText Regular" w:eastAsia="Times New Roman" w:hAnsi="HelveticaNowText Regular" w:cs="HelveticaNowText Regular"/>
          <w:snapToGrid w:val="0"/>
          <w:kern w:val="0"/>
          <w:sz w:val="20"/>
          <w:szCs w:val="20"/>
          <w:lang w:val="es-ES" w:eastAsia="es-ES"/>
          <w14:ligatures w14:val="none"/>
        </w:rPr>
        <w:tab/>
      </w:r>
      <w:r w:rsidRPr="008339A4">
        <w:rPr>
          <w:rFonts w:ascii="HelveticaNowText Regular" w:eastAsia="Times New Roman" w:hAnsi="HelveticaNowText Regular" w:cs="HelveticaNowText Regular"/>
          <w:snapToGrid w:val="0"/>
          <w:kern w:val="0"/>
          <w:sz w:val="20"/>
          <w:szCs w:val="20"/>
          <w:lang w:val="es-ES" w:eastAsia="es-ES"/>
          <w14:ligatures w14:val="none"/>
        </w:rPr>
        <w:tab/>
        <w:t>N.I.F.</w:t>
      </w:r>
    </w:p>
    <w:p w14:paraId="5CF49F0B" w14:textId="77777777" w:rsidR="00A17990" w:rsidRPr="008339A4" w:rsidRDefault="00A17990" w:rsidP="00A17990">
      <w:pPr>
        <w:autoSpaceDE w:val="0"/>
        <w:autoSpaceDN w:val="0"/>
        <w:adjustRightInd w:val="0"/>
        <w:spacing w:after="120" w:line="360" w:lineRule="auto"/>
        <w:ind w:left="284"/>
        <w:jc w:val="both"/>
        <w:rPr>
          <w:rFonts w:ascii="HelveticaNowText Regular" w:eastAsia="Times New Roman" w:hAnsi="HelveticaNowText Regular" w:cs="HelveticaNowText Regular"/>
          <w:snapToGrid w:val="0"/>
          <w:kern w:val="0"/>
          <w:sz w:val="20"/>
          <w:szCs w:val="20"/>
          <w:lang w:val="es-ES" w:eastAsia="es-ES"/>
          <w14:ligatures w14:val="none"/>
        </w:rPr>
      </w:pPr>
    </w:p>
    <w:p w14:paraId="2F864888" w14:textId="77777777" w:rsidR="00A17990" w:rsidRPr="008339A4" w:rsidRDefault="00A17990" w:rsidP="00A17990">
      <w:pPr>
        <w:pBdr>
          <w:bottom w:val="single" w:sz="6" w:space="1" w:color="auto"/>
        </w:pBdr>
        <w:autoSpaceDE w:val="0"/>
        <w:autoSpaceDN w:val="0"/>
        <w:adjustRightInd w:val="0"/>
        <w:spacing w:after="120" w:line="360" w:lineRule="auto"/>
        <w:ind w:left="284"/>
        <w:jc w:val="both"/>
        <w:rPr>
          <w:rFonts w:ascii="HelveticaNowText Regular" w:eastAsia="Times New Roman" w:hAnsi="HelveticaNowText Regular" w:cs="HelveticaNowText Regular"/>
          <w:snapToGrid w:val="0"/>
          <w:kern w:val="0"/>
          <w:sz w:val="20"/>
          <w:szCs w:val="20"/>
          <w:lang w:val="es-ES" w:eastAsia="es-ES"/>
          <w14:ligatures w14:val="none"/>
        </w:rPr>
      </w:pPr>
      <w:r w:rsidRPr="008339A4">
        <w:rPr>
          <w:rFonts w:ascii="HelveticaNowText Regular" w:eastAsia="Times New Roman" w:hAnsi="HelveticaNowText Regular" w:cs="HelveticaNowText Regular"/>
          <w:snapToGrid w:val="0"/>
          <w:kern w:val="0"/>
          <w:sz w:val="20"/>
          <w:szCs w:val="20"/>
          <w:lang w:val="es-ES" w:eastAsia="es-ES"/>
          <w14:ligatures w14:val="none"/>
        </w:rPr>
        <w:t>Teléfono</w:t>
      </w:r>
      <w:r w:rsidRPr="008339A4">
        <w:rPr>
          <w:rFonts w:ascii="HelveticaNowText Regular" w:eastAsia="Times New Roman" w:hAnsi="HelveticaNowText Regular" w:cs="HelveticaNowText Regular"/>
          <w:snapToGrid w:val="0"/>
          <w:kern w:val="0"/>
          <w:sz w:val="20"/>
          <w:szCs w:val="20"/>
          <w:lang w:val="es-ES" w:eastAsia="es-ES"/>
          <w14:ligatures w14:val="none"/>
        </w:rPr>
        <w:tab/>
      </w:r>
      <w:r w:rsidRPr="008339A4">
        <w:rPr>
          <w:rFonts w:ascii="HelveticaNowText Regular" w:eastAsia="Times New Roman" w:hAnsi="HelveticaNowText Regular" w:cs="HelveticaNowText Regular"/>
          <w:snapToGrid w:val="0"/>
          <w:kern w:val="0"/>
          <w:sz w:val="20"/>
          <w:szCs w:val="20"/>
          <w:lang w:val="es-ES" w:eastAsia="es-ES"/>
          <w14:ligatures w14:val="none"/>
        </w:rPr>
        <w:tab/>
        <w:t>Fax</w:t>
      </w:r>
      <w:r w:rsidRPr="008339A4">
        <w:rPr>
          <w:rFonts w:ascii="HelveticaNowText Regular" w:eastAsia="Times New Roman" w:hAnsi="HelveticaNowText Regular" w:cs="HelveticaNowText Regular"/>
          <w:snapToGrid w:val="0"/>
          <w:kern w:val="0"/>
          <w:sz w:val="20"/>
          <w:szCs w:val="20"/>
          <w:lang w:val="es-ES" w:eastAsia="es-ES"/>
          <w14:ligatures w14:val="none"/>
        </w:rPr>
        <w:tab/>
      </w:r>
      <w:r w:rsidRPr="008339A4">
        <w:rPr>
          <w:rFonts w:ascii="HelveticaNowText Regular" w:eastAsia="Times New Roman" w:hAnsi="HelveticaNowText Regular" w:cs="HelveticaNowText Regular"/>
          <w:snapToGrid w:val="0"/>
          <w:kern w:val="0"/>
          <w:sz w:val="20"/>
          <w:szCs w:val="20"/>
          <w:lang w:val="es-ES" w:eastAsia="es-ES"/>
          <w14:ligatures w14:val="none"/>
        </w:rPr>
        <w:tab/>
      </w:r>
      <w:r w:rsidRPr="008339A4">
        <w:rPr>
          <w:rFonts w:ascii="HelveticaNowText Regular" w:eastAsia="Times New Roman" w:hAnsi="HelveticaNowText Regular" w:cs="HelveticaNowText Regular"/>
          <w:snapToGrid w:val="0"/>
          <w:kern w:val="0"/>
          <w:sz w:val="20"/>
          <w:szCs w:val="20"/>
          <w:lang w:val="es-ES" w:eastAsia="es-ES"/>
          <w14:ligatures w14:val="none"/>
        </w:rPr>
        <w:tab/>
      </w:r>
      <w:r w:rsidRPr="008339A4">
        <w:rPr>
          <w:rFonts w:ascii="HelveticaNowText Regular" w:eastAsia="Times New Roman" w:hAnsi="HelveticaNowText Regular" w:cs="HelveticaNowText Regular"/>
          <w:snapToGrid w:val="0"/>
          <w:kern w:val="0"/>
          <w:sz w:val="20"/>
          <w:szCs w:val="20"/>
          <w:lang w:val="es-ES" w:eastAsia="es-ES"/>
          <w14:ligatures w14:val="none"/>
        </w:rPr>
        <w:tab/>
        <w:t>E-mail</w:t>
      </w:r>
    </w:p>
    <w:p w14:paraId="4D995396" w14:textId="77777777" w:rsidR="00A17990" w:rsidRPr="008339A4" w:rsidRDefault="00A17990" w:rsidP="00A17990">
      <w:pPr>
        <w:autoSpaceDE w:val="0"/>
        <w:autoSpaceDN w:val="0"/>
        <w:adjustRightInd w:val="0"/>
        <w:spacing w:after="120" w:line="360" w:lineRule="auto"/>
        <w:ind w:left="284"/>
        <w:jc w:val="both"/>
        <w:rPr>
          <w:rFonts w:ascii="HelveticaNowText Regular" w:eastAsia="Times New Roman" w:hAnsi="HelveticaNowText Regular" w:cs="HelveticaNowText Regular"/>
          <w:snapToGrid w:val="0"/>
          <w:kern w:val="0"/>
          <w:sz w:val="20"/>
          <w:szCs w:val="20"/>
          <w:lang w:val="es-ES" w:eastAsia="es-ES"/>
          <w14:ligatures w14:val="none"/>
        </w:rPr>
      </w:pPr>
    </w:p>
    <w:p w14:paraId="0E287497" w14:textId="77777777" w:rsidR="00A17990" w:rsidRPr="008339A4" w:rsidRDefault="00A17990" w:rsidP="00A17990">
      <w:pPr>
        <w:shd w:val="clear" w:color="auto" w:fill="FFFFFF"/>
        <w:tabs>
          <w:tab w:val="left" w:leader="dot" w:pos="7162"/>
        </w:tabs>
        <w:spacing w:after="120" w:line="360" w:lineRule="auto"/>
        <w:ind w:left="284"/>
        <w:jc w:val="both"/>
        <w:rPr>
          <w:rFonts w:ascii="HelveticaNowText Regular" w:eastAsia="Times New Roman" w:hAnsi="HelveticaNowText Regular" w:cs="HelveticaNowText Regular"/>
          <w:snapToGrid w:val="0"/>
          <w:color w:val="000000"/>
          <w:spacing w:val="1"/>
          <w:kern w:val="0"/>
          <w:sz w:val="20"/>
          <w:szCs w:val="20"/>
          <w:lang w:val="es-ES" w:eastAsia="es-ES"/>
          <w14:ligatures w14:val="none"/>
        </w:rPr>
      </w:pPr>
      <w:r w:rsidRPr="008339A4">
        <w:rPr>
          <w:rFonts w:ascii="HelveticaNowText Regular" w:eastAsia="Times New Roman" w:hAnsi="HelveticaNowText Regular" w:cs="HelveticaNowText Regular"/>
          <w:snapToGrid w:val="0"/>
          <w:color w:val="000000"/>
          <w:spacing w:val="1"/>
          <w:kern w:val="0"/>
          <w:sz w:val="20"/>
          <w:szCs w:val="20"/>
          <w:lang w:val="es-ES" w:eastAsia="es-ES"/>
          <w14:ligatures w14:val="none"/>
        </w:rPr>
        <w:t xml:space="preserve">El/la Sr./Sra. con residencia en ................ en la calle .................................................. número ........................... y con NIF ....... declara que, enterado/a de las condiciones y los requisitos que se exigen para poder ser la empresa adjudicataria del contrato. </w:t>
      </w:r>
      <w:r w:rsidRPr="008339A4">
        <w:rPr>
          <w:rFonts w:ascii="HelveticaNowText Regular" w:eastAsia="Times New Roman" w:hAnsi="HelveticaNowText Regular" w:cs="HelveticaNowText Regular"/>
          <w:snapToGrid w:val="0"/>
          <w:color w:val="000000"/>
          <w:kern w:val="0"/>
          <w:sz w:val="20"/>
          <w:szCs w:val="20"/>
          <w:lang w:val="es-ES" w:eastAsia="es-ES"/>
          <w14:ligatures w14:val="none"/>
        </w:rPr>
        <w:tab/>
      </w:r>
      <w:r w:rsidRPr="008339A4">
        <w:rPr>
          <w:rFonts w:ascii="HelveticaNowText Regular" w:eastAsia="Times New Roman" w:hAnsi="HelveticaNowText Regular" w:cs="HelveticaNowText Regular"/>
          <w:snapToGrid w:val="0"/>
          <w:color w:val="000000"/>
          <w:kern w:val="0"/>
          <w:sz w:val="20"/>
          <w:szCs w:val="20"/>
          <w:lang w:val="es-ES" w:eastAsia="es-ES"/>
          <w14:ligatures w14:val="none"/>
        </w:rPr>
        <w:tab/>
        <w:t>. con expediente número ........................... se compromete (en nombre propio /en nombre de la empresa anteriormente identificada) a ejecutarlo con estricta sujeción a los requisitos y condiciones estipulados a continuación:</w:t>
      </w:r>
    </w:p>
    <w:p w14:paraId="410D8931" w14:textId="77777777" w:rsidR="006D22F2" w:rsidRPr="008339A4" w:rsidRDefault="00A17990" w:rsidP="003835F6">
      <w:pPr>
        <w:spacing w:after="120" w:line="360" w:lineRule="auto"/>
        <w:ind w:left="284"/>
        <w:jc w:val="both"/>
        <w:rPr>
          <w:rFonts w:ascii="HelveticaNowText Regular" w:eastAsia="Times New Roman" w:hAnsi="HelveticaNowText Regular" w:cs="HelveticaNowText Regular"/>
          <w:snapToGrid w:val="0"/>
          <w:kern w:val="0"/>
          <w:sz w:val="20"/>
          <w:szCs w:val="20"/>
          <w:lang w:val="es-ES" w:eastAsia="es-ES"/>
          <w14:ligatures w14:val="none"/>
        </w:rPr>
      </w:pPr>
      <w:r w:rsidRPr="008339A4">
        <w:rPr>
          <w:rFonts w:ascii="HelveticaNowText Regular" w:eastAsia="Times New Roman" w:hAnsi="HelveticaNowText Regular" w:cs="HelveticaNowText Regular"/>
          <w:snapToGrid w:val="0"/>
          <w:kern w:val="0"/>
          <w:sz w:val="20"/>
          <w:szCs w:val="20"/>
          <w:u w:val="single"/>
          <w:lang w:val="es-ES" w:eastAsia="es-ES"/>
          <w14:ligatures w14:val="none"/>
        </w:rPr>
        <w:t>TABLA OFERTA TÉCNICA OBJETIVA,</w:t>
      </w:r>
      <w:r w:rsidRPr="008339A4">
        <w:rPr>
          <w:rFonts w:ascii="HelveticaNowText Regular" w:eastAsia="Times New Roman" w:hAnsi="HelveticaNowText Regular" w:cs="HelveticaNowText Regular"/>
          <w:snapToGrid w:val="0"/>
          <w:kern w:val="0"/>
          <w:sz w:val="20"/>
          <w:szCs w:val="20"/>
          <w:lang w:val="es-ES" w:eastAsia="es-ES"/>
          <w14:ligatures w14:val="none"/>
        </w:rPr>
        <w:t xml:space="preserve"> es necesario cumplimentar los CRITERIOS TÉCNICOS DE ADJUDICACIÓN</w:t>
      </w:r>
      <w:r w:rsidR="003835F6" w:rsidRPr="008339A4">
        <w:rPr>
          <w:rFonts w:ascii="HelveticaNowText Regular" w:eastAsia="Times New Roman" w:hAnsi="HelveticaNowText Regular" w:cs="HelveticaNowText Regular"/>
          <w:snapToGrid w:val="0"/>
          <w:kern w:val="0"/>
          <w:sz w:val="20"/>
          <w:szCs w:val="20"/>
          <w:lang w:val="es-ES" w:eastAsia="es-ES"/>
          <w14:ligatures w14:val="none"/>
        </w:rPr>
        <w:t xml:space="preserve"> </w:t>
      </w:r>
    </w:p>
    <w:p w14:paraId="3F54E974" w14:textId="77777777" w:rsidR="00A17990" w:rsidRPr="008339A4" w:rsidRDefault="00A17990" w:rsidP="00A17990">
      <w:pPr>
        <w:spacing w:after="120" w:line="360" w:lineRule="auto"/>
        <w:ind w:left="284"/>
        <w:jc w:val="both"/>
        <w:rPr>
          <w:rFonts w:ascii="HelveticaNowText Regular" w:eastAsia="Times New Roman" w:hAnsi="HelveticaNowText Regular" w:cs="HelveticaNowText Regular"/>
          <w:snapToGrid w:val="0"/>
          <w:kern w:val="0"/>
          <w:sz w:val="20"/>
          <w:szCs w:val="20"/>
          <w:lang w:val="es-ES" w:eastAsia="es-ES"/>
          <w14:ligatures w14:val="none"/>
        </w:rPr>
      </w:pPr>
      <w:r w:rsidRPr="008339A4">
        <w:rPr>
          <w:rFonts w:ascii="HelveticaNowText Regular" w:eastAsia="Times New Roman" w:hAnsi="HelveticaNowText Regular" w:cs="HelveticaNowText Regular"/>
          <w:snapToGrid w:val="0"/>
          <w:kern w:val="0"/>
          <w:sz w:val="20"/>
          <w:szCs w:val="20"/>
          <w:lang w:val="es-ES" w:eastAsia="es-ES"/>
          <w14:ligatures w14:val="none"/>
        </w:rPr>
        <w:t>Se valorará con la puntuación requerida, y los licitadores deben incluir en sus propuestas los documentos acreditativos que justifiquen a cada uno de los criterios de valoración, para permitir aplicar las puntuaciones establecidas en los criterios de adjudicación.</w:t>
      </w:r>
    </w:p>
    <w:p w14:paraId="378CDA03" w14:textId="77777777" w:rsidR="008215D4" w:rsidRPr="008339A4" w:rsidRDefault="00A17990" w:rsidP="006D22F2">
      <w:pPr>
        <w:spacing w:after="120" w:line="360" w:lineRule="auto"/>
        <w:ind w:left="284"/>
        <w:jc w:val="both"/>
        <w:rPr>
          <w:rFonts w:ascii="HelveticaNowText Regular" w:eastAsia="Times New Roman" w:hAnsi="HelveticaNowText Regular" w:cs="HelveticaNowText Regular"/>
          <w:snapToGrid w:val="0"/>
          <w:kern w:val="0"/>
          <w:sz w:val="20"/>
          <w:szCs w:val="20"/>
          <w:lang w:val="es-ES" w:eastAsia="es-ES"/>
          <w14:ligatures w14:val="none"/>
        </w:rPr>
      </w:pPr>
      <w:r w:rsidRPr="008339A4">
        <w:rPr>
          <w:rFonts w:ascii="HelveticaNowText Regular" w:eastAsia="Times New Roman" w:hAnsi="HelveticaNowText Regular" w:cs="HelveticaNowText Regular"/>
          <w:snapToGrid w:val="0"/>
          <w:kern w:val="0"/>
          <w:sz w:val="20"/>
          <w:szCs w:val="20"/>
          <w:u w:val="single"/>
          <w:lang w:val="es-ES" w:eastAsia="es-ES"/>
          <w14:ligatures w14:val="none"/>
        </w:rPr>
        <w:t>TABLA OFERTA ECONÓMICA</w:t>
      </w:r>
      <w:r w:rsidRPr="008339A4">
        <w:rPr>
          <w:rFonts w:ascii="HelveticaNowText Regular" w:eastAsia="Times New Roman" w:hAnsi="HelveticaNowText Regular" w:cs="HelveticaNowText Regular"/>
          <w:snapToGrid w:val="0"/>
          <w:kern w:val="0"/>
          <w:sz w:val="20"/>
          <w:szCs w:val="20"/>
          <w:lang w:val="es-ES" w:eastAsia="es-ES"/>
          <w14:ligatures w14:val="none"/>
        </w:rPr>
        <w:t>, es necesario dar un precio total por el objeto del contrato (IVA incluido), cumplimentando la siguiente tabla:</w:t>
      </w:r>
    </w:p>
    <w:p w14:paraId="31947AE2" w14:textId="77777777" w:rsidR="00A17990" w:rsidRPr="008339A4" w:rsidRDefault="00A17990" w:rsidP="00A17990">
      <w:pPr>
        <w:shd w:val="clear" w:color="auto" w:fill="FFFFFF"/>
        <w:tabs>
          <w:tab w:val="left" w:leader="dot" w:pos="7162"/>
        </w:tabs>
        <w:spacing w:after="120" w:line="360" w:lineRule="auto"/>
        <w:ind w:left="567"/>
        <w:jc w:val="both"/>
        <w:rPr>
          <w:rFonts w:ascii="HelveticaNowText Regular" w:eastAsia="Calibri" w:hAnsi="HelveticaNowText Regular" w:cs="HelveticaNowText Regular"/>
          <w:snapToGrid w:val="0"/>
          <w:color w:val="000000"/>
          <w:spacing w:val="1"/>
          <w:kern w:val="0"/>
          <w:sz w:val="20"/>
          <w:szCs w:val="20"/>
          <w:lang w:val="es-ES"/>
          <w14:ligatures w14:val="none"/>
        </w:rPr>
      </w:pPr>
    </w:p>
    <w:p w14:paraId="283B091E" w14:textId="77777777" w:rsidR="00A17990" w:rsidRPr="008339A4" w:rsidRDefault="00A17990" w:rsidP="00A17990">
      <w:pPr>
        <w:shd w:val="clear" w:color="auto" w:fill="FFFFFF"/>
        <w:tabs>
          <w:tab w:val="left" w:leader="dot" w:pos="7162"/>
        </w:tabs>
        <w:spacing w:after="120" w:line="360" w:lineRule="auto"/>
        <w:ind w:left="567"/>
        <w:jc w:val="both"/>
        <w:rPr>
          <w:rFonts w:ascii="HelveticaNowText Regular" w:eastAsia="Calibri" w:hAnsi="HelveticaNowText Regular" w:cs="HelveticaNowText Regular"/>
          <w:snapToGrid w:val="0"/>
          <w:color w:val="000000"/>
          <w:spacing w:val="1"/>
          <w:kern w:val="0"/>
          <w:sz w:val="20"/>
          <w:szCs w:val="20"/>
          <w:lang w:val="es-ES"/>
          <w14:ligatures w14:val="none"/>
        </w:rPr>
      </w:pPr>
      <w:r w:rsidRPr="008339A4">
        <w:rPr>
          <w:rFonts w:ascii="HelveticaNowText Regular" w:eastAsia="Calibri" w:hAnsi="HelveticaNowText Regular" w:cs="HelveticaNowText Regular"/>
          <w:snapToGrid w:val="0"/>
          <w:color w:val="000000"/>
          <w:spacing w:val="1"/>
          <w:kern w:val="0"/>
          <w:sz w:val="20"/>
          <w:szCs w:val="20"/>
          <w:lang w:val="es-ES"/>
          <w14:ligatures w14:val="none"/>
        </w:rPr>
        <w:t>Se adjunta el desglose por anualidades</w:t>
      </w:r>
      <w:r w:rsidR="003835F6" w:rsidRPr="008339A4">
        <w:rPr>
          <w:rFonts w:ascii="HelveticaNowText Regular" w:eastAsia="Calibri" w:hAnsi="HelveticaNowText Regular" w:cs="HelveticaNowText Regular"/>
          <w:snapToGrid w:val="0"/>
          <w:color w:val="000000"/>
          <w:spacing w:val="1"/>
          <w:kern w:val="0"/>
          <w:sz w:val="20"/>
          <w:szCs w:val="20"/>
          <w:lang w:val="es-ES"/>
          <w14:ligatures w14:val="none"/>
        </w:rPr>
        <w:t xml:space="preserve"> (si procede)</w:t>
      </w:r>
      <w:r w:rsidRPr="008339A4">
        <w:rPr>
          <w:rFonts w:ascii="HelveticaNowText Regular" w:eastAsia="Calibri" w:hAnsi="HelveticaNowText Regular" w:cs="HelveticaNowText Regular"/>
          <w:snapToGrid w:val="0"/>
          <w:color w:val="000000"/>
          <w:spacing w:val="1"/>
          <w:kern w:val="0"/>
          <w:sz w:val="20"/>
          <w:szCs w:val="20"/>
          <w:lang w:val="es-ES"/>
          <w14:ligatures w14:val="none"/>
        </w:rPr>
        <w:t xml:space="preserve"> del precio total </w:t>
      </w:r>
      <w:r w:rsidR="003835F6" w:rsidRPr="008339A4">
        <w:rPr>
          <w:rFonts w:ascii="HelveticaNowText Regular" w:eastAsia="Calibri" w:hAnsi="HelveticaNowText Regular" w:cs="HelveticaNowText Regular"/>
          <w:snapToGrid w:val="0"/>
          <w:color w:val="000000"/>
          <w:spacing w:val="1"/>
          <w:kern w:val="0"/>
          <w:sz w:val="20"/>
          <w:szCs w:val="20"/>
          <w:lang w:val="es-ES"/>
          <w14:ligatures w14:val="none"/>
        </w:rPr>
        <w:t>ofrecido por</w:t>
      </w:r>
      <w:r w:rsidRPr="008339A4">
        <w:rPr>
          <w:rFonts w:ascii="HelveticaNowText Regular" w:eastAsia="Calibri" w:hAnsi="HelveticaNowText Regular" w:cs="HelveticaNowText Regular"/>
          <w:snapToGrid w:val="0"/>
          <w:color w:val="000000"/>
          <w:spacing w:val="1"/>
          <w:kern w:val="0"/>
          <w:sz w:val="20"/>
          <w:szCs w:val="20"/>
          <w:lang w:val="es-ES"/>
          <w14:ligatures w14:val="none"/>
        </w:rPr>
        <w:t xml:space="preserve"> el objeto del contrato y el coste anual del servicio cumplimentado en la tabla contenida en el documento. La empresa ha utilizado este archivo bajo su responsabilidad, habiendo revisado que las fórmulas y los cálculos aplicados son correctos.</w:t>
      </w:r>
    </w:p>
    <w:p w14:paraId="7BD995A4" w14:textId="77777777" w:rsidR="00866E22" w:rsidRPr="008339A4" w:rsidRDefault="00866E22" w:rsidP="00A17990">
      <w:pPr>
        <w:shd w:val="clear" w:color="auto" w:fill="FFFFFF"/>
        <w:tabs>
          <w:tab w:val="left" w:leader="dot" w:pos="7162"/>
        </w:tabs>
        <w:spacing w:after="120" w:line="360" w:lineRule="auto"/>
        <w:ind w:left="567"/>
        <w:jc w:val="both"/>
        <w:rPr>
          <w:rFonts w:ascii="HelveticaNowText Regular" w:eastAsia="Calibri" w:hAnsi="HelveticaNowText Regular" w:cs="HelveticaNowText Regular"/>
          <w:snapToGrid w:val="0"/>
          <w:color w:val="000000"/>
          <w:spacing w:val="1"/>
          <w:kern w:val="0"/>
          <w:sz w:val="20"/>
          <w:szCs w:val="20"/>
          <w:lang w:val="es-ES"/>
          <w14:ligatures w14:val="none"/>
        </w:rPr>
      </w:pPr>
    </w:p>
    <w:p w14:paraId="654EBB4C" w14:textId="77777777" w:rsidR="00A17990" w:rsidRPr="008339A4" w:rsidRDefault="00A17990" w:rsidP="00A17990">
      <w:pPr>
        <w:widowControl w:val="0"/>
        <w:autoSpaceDE w:val="0"/>
        <w:autoSpaceDN w:val="0"/>
        <w:spacing w:after="0" w:line="240" w:lineRule="auto"/>
        <w:ind w:right="234"/>
        <w:jc w:val="center"/>
        <w:rPr>
          <w:rFonts w:ascii="HelveticaNowText Regular" w:eastAsia="Microsoft Sans Serif" w:hAnsi="HelveticaNowText Regular" w:cs="HelveticaNowText Regular"/>
          <w:b/>
          <w:iCs/>
          <w:spacing w:val="-2"/>
          <w:kern w:val="0"/>
          <w:sz w:val="20"/>
          <w:szCs w:val="20"/>
          <w:u w:val="thick"/>
          <w:lang w:val="es-ES"/>
          <w14:ligatures w14:val="none"/>
        </w:rPr>
      </w:pPr>
      <w:r w:rsidRPr="008339A4">
        <w:rPr>
          <w:rFonts w:ascii="HelveticaNowText Regular" w:eastAsia="Microsoft Sans Serif" w:hAnsi="HelveticaNowText Regular" w:cs="HelveticaNowText Regular"/>
          <w:b/>
          <w:iCs/>
          <w:kern w:val="0"/>
          <w:sz w:val="20"/>
          <w:szCs w:val="20"/>
          <w:u w:val="thick"/>
          <w:lang w:val="es-ES"/>
          <w14:ligatures w14:val="none"/>
        </w:rPr>
        <w:t xml:space="preserve">ADVERTENCIAS ACERCA DEL CONTENIDO DEL “SOBRE ELECTRÓNICO </w:t>
      </w:r>
      <w:r w:rsidR="006D22F2" w:rsidRPr="008339A4">
        <w:rPr>
          <w:rFonts w:ascii="HelveticaNowText Regular" w:eastAsia="Microsoft Sans Serif" w:hAnsi="HelveticaNowText Regular" w:cs="HelveticaNowText Regular"/>
          <w:b/>
          <w:iCs/>
          <w:kern w:val="0"/>
          <w:sz w:val="20"/>
          <w:szCs w:val="20"/>
          <w:u w:val="thick"/>
          <w:lang w:val="es-ES"/>
          <w14:ligatures w14:val="none"/>
        </w:rPr>
        <w:t>ÚNICO</w:t>
      </w:r>
      <w:r w:rsidRPr="008339A4">
        <w:rPr>
          <w:rFonts w:ascii="HelveticaNowText Regular" w:eastAsia="Microsoft Sans Serif" w:hAnsi="HelveticaNowText Regular" w:cs="HelveticaNowText Regular"/>
          <w:b/>
          <w:iCs/>
          <w:kern w:val="0"/>
          <w:sz w:val="20"/>
          <w:szCs w:val="20"/>
          <w:u w:val="thick"/>
          <w:lang w:val="es-ES"/>
          <w14:ligatures w14:val="none"/>
        </w:rPr>
        <w:t>”</w:t>
      </w:r>
      <w:r w:rsidRPr="008339A4">
        <w:rPr>
          <w:rFonts w:ascii="HelveticaNowText Regular" w:eastAsia="Microsoft Sans Serif" w:hAnsi="HelveticaNowText Regular" w:cs="HelveticaNowText Regular"/>
          <w:b/>
          <w:iCs/>
          <w:spacing w:val="-2"/>
          <w:kern w:val="0"/>
          <w:sz w:val="20"/>
          <w:szCs w:val="20"/>
          <w:u w:val="thick"/>
          <w:lang w:val="es-ES"/>
          <w14:ligatures w14:val="none"/>
        </w:rPr>
        <w:t>:</w:t>
      </w:r>
    </w:p>
    <w:p w14:paraId="1874433B" w14:textId="77777777" w:rsidR="00A17990" w:rsidRPr="008339A4" w:rsidRDefault="00A17990" w:rsidP="00A17990">
      <w:pPr>
        <w:widowControl w:val="0"/>
        <w:autoSpaceDE w:val="0"/>
        <w:autoSpaceDN w:val="0"/>
        <w:spacing w:after="0" w:line="240" w:lineRule="auto"/>
        <w:ind w:right="234"/>
        <w:jc w:val="center"/>
        <w:rPr>
          <w:rFonts w:ascii="HelveticaNowText Regular" w:eastAsia="Microsoft Sans Serif" w:hAnsi="HelveticaNowText Regular" w:cs="HelveticaNowText Regular"/>
          <w:b/>
          <w:iCs/>
          <w:kern w:val="0"/>
          <w:sz w:val="20"/>
          <w:szCs w:val="20"/>
          <w:lang w:val="es-ES"/>
          <w14:ligatures w14:val="none"/>
        </w:rPr>
      </w:pPr>
    </w:p>
    <w:p w14:paraId="3F43E222" w14:textId="77777777" w:rsidR="00A17990" w:rsidRPr="008339A4" w:rsidRDefault="00A17990" w:rsidP="00A17990">
      <w:pPr>
        <w:widowControl w:val="0"/>
        <w:numPr>
          <w:ilvl w:val="0"/>
          <w:numId w:val="7"/>
        </w:numPr>
        <w:tabs>
          <w:tab w:val="left" w:pos="1418"/>
          <w:tab w:val="left" w:pos="9923"/>
        </w:tabs>
        <w:autoSpaceDE w:val="0"/>
        <w:autoSpaceDN w:val="0"/>
        <w:spacing w:before="118" w:after="0" w:line="355" w:lineRule="auto"/>
        <w:ind w:right="1097" w:hanging="567"/>
        <w:jc w:val="both"/>
        <w:rPr>
          <w:rFonts w:ascii="HelveticaNowText Regular" w:eastAsia="Microsoft Sans Serif" w:hAnsi="HelveticaNowText Regular" w:cs="HelveticaNowText Regular"/>
          <w:iCs/>
          <w:kern w:val="0"/>
          <w:sz w:val="20"/>
          <w:szCs w:val="20"/>
          <w:lang w:val="es-ES"/>
          <w14:ligatures w14:val="none"/>
        </w:rPr>
      </w:pPr>
      <w:r w:rsidRPr="008339A4">
        <w:rPr>
          <w:rFonts w:ascii="HelveticaNowText Regular" w:eastAsia="Microsoft Sans Serif" w:hAnsi="HelveticaNowText Regular" w:cs="HelveticaNowText Regular"/>
          <w:iCs/>
          <w:kern w:val="0"/>
          <w:sz w:val="20"/>
          <w:szCs w:val="20"/>
          <w:lang w:val="es-ES"/>
          <w14:ligatures w14:val="none"/>
        </w:rPr>
        <w:t>Este/os valor/es prevalecerá/n sobre su/s valor/es homólogo/s escrito/s en cualquier documento anexo.</w:t>
      </w:r>
    </w:p>
    <w:p w14:paraId="2A4718EE" w14:textId="77777777" w:rsidR="00A17990" w:rsidRPr="008339A4" w:rsidRDefault="00A17990" w:rsidP="00A17990">
      <w:pPr>
        <w:widowControl w:val="0"/>
        <w:numPr>
          <w:ilvl w:val="0"/>
          <w:numId w:val="7"/>
        </w:numPr>
        <w:tabs>
          <w:tab w:val="left" w:pos="1418"/>
        </w:tabs>
        <w:autoSpaceDE w:val="0"/>
        <w:autoSpaceDN w:val="0"/>
        <w:spacing w:before="118" w:after="0" w:line="355" w:lineRule="auto"/>
        <w:ind w:right="1097" w:hanging="567"/>
        <w:jc w:val="both"/>
        <w:rPr>
          <w:rFonts w:ascii="HelveticaNowText Regular" w:eastAsia="Microsoft Sans Serif" w:hAnsi="HelveticaNowText Regular" w:cs="HelveticaNowText Regular"/>
          <w:iCs/>
          <w:kern w:val="0"/>
          <w:sz w:val="20"/>
          <w:szCs w:val="20"/>
          <w:lang w:val="es-ES"/>
          <w14:ligatures w14:val="none"/>
        </w:rPr>
      </w:pPr>
      <w:r w:rsidRPr="008339A4">
        <w:rPr>
          <w:rFonts w:ascii="HelveticaNowText Regular" w:eastAsia="Microsoft Sans Serif" w:hAnsi="HelveticaNowText Regular" w:cs="HelveticaNowText Regular"/>
          <w:iCs/>
          <w:kern w:val="0"/>
          <w:sz w:val="20"/>
          <w:szCs w:val="20"/>
          <w:lang w:val="es-ES"/>
          <w14:ligatures w14:val="none"/>
        </w:rPr>
        <w:t xml:space="preserve">Sin perjuicio de lo anterior, en aquellas ofertas económicas en que se </w:t>
      </w:r>
      <w:r w:rsidRPr="008339A4">
        <w:rPr>
          <w:rFonts w:ascii="HelveticaNowText Regular" w:eastAsia="Microsoft Sans Serif" w:hAnsi="HelveticaNowText Regular" w:cs="HelveticaNowText Regular"/>
          <w:iCs/>
          <w:kern w:val="0"/>
          <w:sz w:val="20"/>
          <w:szCs w:val="20"/>
          <w:lang w:val="es-ES"/>
          <w14:ligatures w14:val="none"/>
        </w:rPr>
        <w:lastRenderedPageBreak/>
        <w:t>adviertan discrepancias entre el importe global y los precios unitarios, prevalecerán estos últimos.</w:t>
      </w:r>
    </w:p>
    <w:p w14:paraId="04942F7E" w14:textId="77777777" w:rsidR="00A17990" w:rsidRPr="008339A4" w:rsidRDefault="00A17990" w:rsidP="00A17990">
      <w:pPr>
        <w:spacing w:after="0" w:line="276" w:lineRule="auto"/>
        <w:ind w:left="709"/>
        <w:contextualSpacing/>
        <w:jc w:val="both"/>
        <w:rPr>
          <w:rFonts w:ascii="HelveticaNowText Regular" w:eastAsia="Calibri" w:hAnsi="HelveticaNowText Regular" w:cs="HelveticaNowText Regular"/>
          <w:kern w:val="0"/>
          <w:sz w:val="20"/>
          <w:szCs w:val="20"/>
          <w:lang w:val="es-ES"/>
          <w14:ligatures w14:val="none"/>
        </w:rPr>
      </w:pPr>
    </w:p>
    <w:p w14:paraId="43EE9DC2" w14:textId="77777777" w:rsidR="00A17990" w:rsidRPr="008339A4" w:rsidRDefault="00A17990" w:rsidP="00A17990">
      <w:pPr>
        <w:rPr>
          <w:rFonts w:ascii="HelveticaNowText Regular" w:eastAsia="Times New Roman" w:hAnsi="HelveticaNowText Regular" w:cs="HelveticaNowText Regular"/>
          <w:b/>
          <w:bCs/>
          <w:iCs/>
          <w:snapToGrid w:val="0"/>
          <w:kern w:val="0"/>
          <w:sz w:val="20"/>
          <w:szCs w:val="20"/>
          <w:lang w:val="es-ES" w:eastAsia="es-ES"/>
          <w14:ligatures w14:val="none"/>
        </w:rPr>
      </w:pPr>
      <w:r w:rsidRPr="008339A4">
        <w:rPr>
          <w:rFonts w:ascii="HelveticaNowText Regular" w:eastAsia="Times New Roman" w:hAnsi="HelveticaNowText Regular" w:cs="HelveticaNowText Regular"/>
          <w:b/>
          <w:bCs/>
          <w:iCs/>
          <w:snapToGrid w:val="0"/>
          <w:kern w:val="0"/>
          <w:sz w:val="20"/>
          <w:szCs w:val="20"/>
          <w:lang w:val="es-ES" w:eastAsia="es-ES"/>
          <w14:ligatures w14:val="none"/>
        </w:rPr>
        <w:t>Firma electrónica de la persona que formula la proposición.</w:t>
      </w:r>
    </w:p>
    <w:p w14:paraId="34270307" w14:textId="77777777" w:rsidR="00561170" w:rsidRPr="00493B13" w:rsidRDefault="00561170" w:rsidP="00A17990">
      <w:pPr>
        <w:rPr>
          <w:rFonts w:ascii="HelveticaNowText Regular" w:eastAsia="Times New Roman" w:hAnsi="HelveticaNowText Regular" w:cs="HelveticaNowText Regular"/>
          <w:b/>
          <w:bCs/>
          <w:iCs/>
          <w:snapToGrid w:val="0"/>
          <w:kern w:val="0"/>
          <w:sz w:val="22"/>
          <w:szCs w:val="20"/>
          <w:lang w:val="es-ES" w:eastAsia="es-ES"/>
          <w14:ligatures w14:val="none"/>
        </w:rPr>
      </w:pPr>
    </w:p>
    <w:p w14:paraId="57ABFE6E" w14:textId="77777777" w:rsidR="00561170" w:rsidRDefault="00561170" w:rsidP="00A17990">
      <w:pPr>
        <w:rPr>
          <w:rFonts w:ascii="HelveticaNowText Regular" w:eastAsia="Times New Roman" w:hAnsi="HelveticaNowText Regular" w:cs="HelveticaNowText Regular"/>
          <w:b/>
          <w:bCs/>
          <w:iCs/>
          <w:snapToGrid w:val="0"/>
          <w:kern w:val="0"/>
          <w:sz w:val="22"/>
          <w:szCs w:val="20"/>
          <w:lang w:val="es-ES" w:eastAsia="es-ES"/>
          <w14:ligatures w14:val="none"/>
        </w:rPr>
      </w:pPr>
    </w:p>
    <w:p w14:paraId="7C4CA876" w14:textId="77777777" w:rsidR="006E468A" w:rsidRPr="00493B13" w:rsidRDefault="006E468A" w:rsidP="00A17990">
      <w:pPr>
        <w:rPr>
          <w:rFonts w:ascii="HelveticaNowText Regular" w:eastAsia="Times New Roman" w:hAnsi="HelveticaNowText Regular" w:cs="HelveticaNowText Regular"/>
          <w:b/>
          <w:bCs/>
          <w:iCs/>
          <w:snapToGrid w:val="0"/>
          <w:kern w:val="0"/>
          <w:sz w:val="22"/>
          <w:szCs w:val="20"/>
          <w:lang w:val="es-ES" w:eastAsia="es-ES"/>
          <w14:ligatures w14:val="none"/>
        </w:rPr>
      </w:pPr>
    </w:p>
    <w:p w14:paraId="23E7A34A" w14:textId="77777777" w:rsidR="006E468A" w:rsidRDefault="00241DA7">
      <w:pPr>
        <w:rPr>
          <w:rFonts w:ascii="HelveticaNowText Regular" w:eastAsia="Times New Roman" w:hAnsi="HelveticaNowText Regular" w:cs="HelveticaNowText Regular"/>
          <w:b/>
          <w:bCs/>
          <w:iCs/>
          <w:snapToGrid w:val="0"/>
          <w:kern w:val="0"/>
          <w:sz w:val="22"/>
          <w:szCs w:val="20"/>
          <w:lang w:val="es-ES" w:eastAsia="es-ES"/>
          <w14:ligatures w14:val="none"/>
        </w:rPr>
        <w:sectPr w:rsidR="006E468A" w:rsidSect="006E468A">
          <w:footerReference w:type="default" r:id="rId15"/>
          <w:pgSz w:w="11906" w:h="16838"/>
          <w:pgMar w:top="1417" w:right="1701" w:bottom="1417" w:left="1701" w:header="426" w:footer="708" w:gutter="0"/>
          <w:pgNumType w:start="1"/>
          <w:cols w:space="708"/>
          <w:docGrid w:linePitch="360"/>
        </w:sectPr>
      </w:pPr>
      <w:r>
        <w:rPr>
          <w:rFonts w:ascii="HelveticaNowText Regular" w:eastAsia="Times New Roman" w:hAnsi="HelveticaNowText Regular" w:cs="HelveticaNowText Regular"/>
          <w:b/>
          <w:bCs/>
          <w:iCs/>
          <w:snapToGrid w:val="0"/>
          <w:kern w:val="0"/>
          <w:sz w:val="22"/>
          <w:szCs w:val="20"/>
          <w:lang w:val="es-ES" w:eastAsia="es-ES"/>
          <w14:ligatures w14:val="none"/>
        </w:rPr>
        <w:br w:type="page"/>
      </w:r>
    </w:p>
    <w:p w14:paraId="0870216E" w14:textId="77777777" w:rsidR="00141759" w:rsidRPr="008339A4" w:rsidRDefault="00141759" w:rsidP="008215D4">
      <w:pPr>
        <w:keepNext/>
        <w:spacing w:after="0" w:line="276" w:lineRule="auto"/>
        <w:ind w:left="852" w:hanging="852"/>
        <w:jc w:val="center"/>
        <w:outlineLvl w:val="0"/>
        <w:rPr>
          <w:rFonts w:ascii="HelveticaNowText Regular" w:eastAsia="Times New Roman" w:hAnsi="HelveticaNowText Regular" w:cs="HelveticaNowText Regular"/>
          <w:b/>
          <w:snapToGrid w:val="0"/>
          <w:kern w:val="28"/>
          <w:sz w:val="20"/>
          <w:szCs w:val="20"/>
          <w:u w:val="single"/>
          <w:lang w:val="es-ES_tradnl" w:eastAsia="es-ES"/>
          <w14:ligatures w14:val="none"/>
        </w:rPr>
      </w:pPr>
      <w:r w:rsidRPr="008339A4">
        <w:rPr>
          <w:rFonts w:ascii="HelveticaNowText Regular" w:eastAsia="Times New Roman" w:hAnsi="HelveticaNowText Regular" w:cs="HelveticaNowText Regular"/>
          <w:b/>
          <w:snapToGrid w:val="0"/>
          <w:kern w:val="28"/>
          <w:sz w:val="20"/>
          <w:szCs w:val="20"/>
          <w:u w:val="single"/>
          <w:lang w:val="es-ES_tradnl" w:eastAsia="es-ES"/>
          <w14:ligatures w14:val="none"/>
        </w:rPr>
        <w:lastRenderedPageBreak/>
        <w:t xml:space="preserve">ANEXO V. - </w:t>
      </w:r>
      <w:r w:rsidRPr="008339A4">
        <w:rPr>
          <w:rFonts w:ascii="HelveticaNowText Regular" w:eastAsia="Times New Roman" w:hAnsi="HelveticaNowText Regular" w:cs="HelveticaNowText Regular"/>
          <w:b/>
          <w:snapToGrid w:val="0"/>
          <w:kern w:val="28"/>
          <w:sz w:val="20"/>
          <w:szCs w:val="20"/>
          <w:u w:val="single"/>
          <w:lang w:val="es-ES_tradnl" w:eastAsia="ko-KR"/>
          <w14:ligatures w14:val="none"/>
        </w:rPr>
        <w:t xml:space="preserve">DECLARACIÓN DE CONFIDENCIALIDAD DE DOCUMENTOS (SOBRE ELECTRÓNICO </w:t>
      </w:r>
      <w:r w:rsidR="00CC0EE0" w:rsidRPr="008339A4">
        <w:rPr>
          <w:rFonts w:ascii="HelveticaNowText Regular" w:eastAsia="Times New Roman" w:hAnsi="HelveticaNowText Regular" w:cs="HelveticaNowText Regular"/>
          <w:b/>
          <w:snapToGrid w:val="0"/>
          <w:kern w:val="28"/>
          <w:sz w:val="20"/>
          <w:szCs w:val="20"/>
          <w:u w:val="single"/>
          <w:lang w:val="es-ES_tradnl" w:eastAsia="ko-KR"/>
          <w14:ligatures w14:val="none"/>
        </w:rPr>
        <w:t>A</w:t>
      </w:r>
      <w:r w:rsidRPr="008339A4">
        <w:rPr>
          <w:rFonts w:ascii="HelveticaNowText Regular" w:eastAsia="Times New Roman" w:hAnsi="HelveticaNowText Regular" w:cs="HelveticaNowText Regular"/>
          <w:b/>
          <w:snapToGrid w:val="0"/>
          <w:kern w:val="28"/>
          <w:sz w:val="20"/>
          <w:szCs w:val="20"/>
          <w:u w:val="single"/>
          <w:lang w:val="es-ES_tradnl" w:eastAsia="ko-KR"/>
          <w14:ligatures w14:val="none"/>
        </w:rPr>
        <w:t>)</w:t>
      </w:r>
    </w:p>
    <w:p w14:paraId="50BF40BE" w14:textId="77777777" w:rsidR="00141759" w:rsidRPr="008339A4" w:rsidRDefault="00141759" w:rsidP="00141759">
      <w:pPr>
        <w:keepNext/>
        <w:spacing w:after="120" w:line="360" w:lineRule="auto"/>
        <w:ind w:left="284"/>
        <w:jc w:val="right"/>
        <w:outlineLvl w:val="0"/>
        <w:rPr>
          <w:rFonts w:ascii="HelveticaNowText Regular" w:eastAsia="Times New Roman" w:hAnsi="HelveticaNowText Regular" w:cs="HelveticaNowText Regular"/>
          <w:b/>
          <w:bCs/>
          <w:snapToGrid w:val="0"/>
          <w:kern w:val="0"/>
          <w:sz w:val="20"/>
          <w:szCs w:val="20"/>
          <w:lang w:val="ca-ES" w:eastAsia="es-ES"/>
          <w14:ligatures w14:val="none"/>
        </w:rPr>
      </w:pPr>
    </w:p>
    <w:p w14:paraId="54239350" w14:textId="77777777" w:rsidR="00141759" w:rsidRPr="008339A4" w:rsidRDefault="00141759" w:rsidP="00141759">
      <w:pPr>
        <w:shd w:val="clear" w:color="auto" w:fill="FFFFFF"/>
        <w:tabs>
          <w:tab w:val="left" w:leader="dot" w:pos="7162"/>
        </w:tabs>
        <w:spacing w:after="120" w:line="360" w:lineRule="auto"/>
        <w:ind w:left="284"/>
        <w:jc w:val="both"/>
        <w:rPr>
          <w:rFonts w:ascii="HelveticaNowText Regular" w:eastAsia="Times New Roman" w:hAnsi="HelveticaNowText Regular" w:cs="HelveticaNowText Regular"/>
          <w:snapToGrid w:val="0"/>
          <w:color w:val="000000"/>
          <w:spacing w:val="1"/>
          <w:kern w:val="0"/>
          <w:sz w:val="20"/>
          <w:szCs w:val="20"/>
          <w:lang w:val="es-ES" w:eastAsia="es-ES"/>
          <w14:ligatures w14:val="none"/>
        </w:rPr>
      </w:pPr>
      <w:r w:rsidRPr="008339A4">
        <w:rPr>
          <w:rFonts w:ascii="HelveticaNowText Regular" w:eastAsia="Times New Roman" w:hAnsi="HelveticaNowText Regular" w:cs="HelveticaNowText Regular"/>
          <w:snapToGrid w:val="0"/>
          <w:color w:val="000000"/>
          <w:spacing w:val="1"/>
          <w:kern w:val="0"/>
          <w:sz w:val="20"/>
          <w:szCs w:val="20"/>
          <w:lang w:val="es-ES" w:eastAsia="es-ES"/>
          <w14:ligatures w14:val="none"/>
        </w:rPr>
        <w:t xml:space="preserve">El/la Sr/a. .................................................................., con domicilio en ................................., calle ............................................................................ núm. ..........., provisto de D.N.I. número ....................................................................................., en nombre y representación de la empresa ...................................................................., con domicilio en ....................................., calle ................................................, provta de N.I.F. núm. …………………….. </w:t>
      </w:r>
    </w:p>
    <w:p w14:paraId="73D7392E" w14:textId="77777777" w:rsidR="00141759" w:rsidRPr="008339A4" w:rsidRDefault="00141759" w:rsidP="00141759">
      <w:pPr>
        <w:spacing w:after="120" w:line="240" w:lineRule="exact"/>
        <w:ind w:left="284"/>
        <w:jc w:val="both"/>
        <w:rPr>
          <w:rFonts w:ascii="HelveticaNowText Regular" w:eastAsia="Times New Roman" w:hAnsi="HelveticaNowText Regular" w:cs="HelveticaNowText Regular"/>
          <w:snapToGrid w:val="0"/>
          <w:kern w:val="0"/>
          <w:sz w:val="20"/>
          <w:szCs w:val="20"/>
          <w:lang w:val="es-ES" w:eastAsia="es-ES"/>
          <w14:ligatures w14:val="none"/>
        </w:rPr>
      </w:pPr>
    </w:p>
    <w:p w14:paraId="22B980BD" w14:textId="77777777" w:rsidR="00141759" w:rsidRPr="008339A4" w:rsidRDefault="00141759" w:rsidP="00141759">
      <w:pPr>
        <w:shd w:val="clear" w:color="auto" w:fill="FFFFFF"/>
        <w:tabs>
          <w:tab w:val="left" w:leader="dot" w:pos="7162"/>
        </w:tabs>
        <w:spacing w:after="120" w:line="360" w:lineRule="auto"/>
        <w:ind w:left="284"/>
        <w:jc w:val="both"/>
        <w:rPr>
          <w:rFonts w:ascii="HelveticaNowText Regular" w:eastAsia="Calibri" w:hAnsi="HelveticaNowText Regular" w:cs="HelveticaNowText Regular"/>
          <w:snapToGrid w:val="0"/>
          <w:color w:val="000000"/>
          <w:spacing w:val="1"/>
          <w:kern w:val="0"/>
          <w:sz w:val="20"/>
          <w:szCs w:val="20"/>
          <w:lang w:val="es-ES"/>
          <w14:ligatures w14:val="none"/>
        </w:rPr>
      </w:pPr>
      <w:r w:rsidRPr="008339A4">
        <w:rPr>
          <w:rFonts w:ascii="HelveticaNowText Regular" w:eastAsia="Calibri" w:hAnsi="HelveticaNowText Regular" w:cs="HelveticaNowText Regular"/>
          <w:snapToGrid w:val="0"/>
          <w:color w:val="000000"/>
          <w:spacing w:val="1"/>
          <w:kern w:val="0"/>
          <w:sz w:val="20"/>
          <w:szCs w:val="20"/>
          <w:lang w:val="es-ES"/>
          <w14:ligatures w14:val="none"/>
        </w:rPr>
        <w:t>A efectos de cumplimentar lo dispuesto en el artículo 133 de la LCSP, declaro bajo mi responsabilidad que los documentos que a continuación se relacionan tienen carácter confidencial: (</w:t>
      </w:r>
      <w:r w:rsidRPr="008339A4">
        <w:rPr>
          <w:rFonts w:ascii="HelveticaNowText Regular" w:eastAsia="Calibri" w:hAnsi="HelveticaNowText Regular" w:cs="HelveticaNowText Regular"/>
          <w:i/>
          <w:iCs/>
          <w:snapToGrid w:val="0"/>
          <w:color w:val="000000"/>
          <w:spacing w:val="1"/>
          <w:kern w:val="0"/>
          <w:sz w:val="20"/>
          <w:szCs w:val="20"/>
          <w:u w:val="single"/>
          <w:lang w:val="es-ES"/>
          <w14:ligatures w14:val="none"/>
        </w:rPr>
        <w:t>Motivar la confidencialidad de los documentos</w:t>
      </w:r>
      <w:r w:rsidRPr="008339A4">
        <w:rPr>
          <w:rFonts w:ascii="HelveticaNowText Regular" w:eastAsia="Calibri" w:hAnsi="HelveticaNowText Regular" w:cs="HelveticaNowText Regular"/>
          <w:snapToGrid w:val="0"/>
          <w:color w:val="000000"/>
          <w:spacing w:val="1"/>
          <w:kern w:val="0"/>
          <w:sz w:val="20"/>
          <w:szCs w:val="20"/>
          <w:lang w:val="es-ES"/>
          <w14:ligatures w14:val="none"/>
        </w:rPr>
        <w:t>)</w:t>
      </w:r>
    </w:p>
    <w:p w14:paraId="418CA335" w14:textId="77777777" w:rsidR="00141759" w:rsidRPr="008339A4" w:rsidRDefault="00141759" w:rsidP="00141759">
      <w:pPr>
        <w:spacing w:after="120" w:line="240" w:lineRule="exact"/>
        <w:ind w:left="284"/>
        <w:jc w:val="both"/>
        <w:rPr>
          <w:rFonts w:ascii="HelveticaNowText Regular" w:eastAsia="Times New Roman" w:hAnsi="HelveticaNowText Regular" w:cs="HelveticaNowText Regular"/>
          <w:snapToGrid w:val="0"/>
          <w:kern w:val="0"/>
          <w:sz w:val="20"/>
          <w:szCs w:val="20"/>
          <w:lang w:val="es-ES" w:eastAsia="es-ES"/>
          <w14:ligatures w14:val="none"/>
        </w:rPr>
      </w:pPr>
    </w:p>
    <w:tbl>
      <w:tblPr>
        <w:tblW w:w="8710"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710"/>
      </w:tblGrid>
      <w:tr w:rsidR="00141759" w:rsidRPr="008339A4" w14:paraId="720732EE" w14:textId="77777777">
        <w:trPr>
          <w:trHeight w:val="70"/>
        </w:trPr>
        <w:tc>
          <w:tcPr>
            <w:tcW w:w="8710" w:type="dxa"/>
          </w:tcPr>
          <w:p w14:paraId="4B5E0C35" w14:textId="77777777" w:rsidR="00141759" w:rsidRPr="008339A4" w:rsidRDefault="00141759" w:rsidP="00141759">
            <w:pPr>
              <w:spacing w:after="120" w:line="240" w:lineRule="exact"/>
              <w:ind w:left="284"/>
              <w:jc w:val="both"/>
              <w:rPr>
                <w:rFonts w:ascii="HelveticaNowText Regular" w:eastAsia="Times New Roman" w:hAnsi="HelveticaNowText Regular" w:cs="HelveticaNowText Regular"/>
                <w:snapToGrid w:val="0"/>
                <w:kern w:val="0"/>
                <w:sz w:val="20"/>
                <w:szCs w:val="20"/>
                <w:lang w:val="es-ES" w:eastAsia="es-ES"/>
                <w14:ligatures w14:val="none"/>
              </w:rPr>
            </w:pPr>
            <w:r w:rsidRPr="008339A4">
              <w:rPr>
                <w:rFonts w:ascii="HelveticaNowText Regular" w:eastAsia="Times New Roman" w:hAnsi="HelveticaNowText Regular" w:cs="HelveticaNowText Regular"/>
                <w:snapToGrid w:val="0"/>
                <w:kern w:val="0"/>
                <w:sz w:val="20"/>
                <w:szCs w:val="20"/>
                <w:lang w:val="es-ES" w:eastAsia="es-ES"/>
                <w14:ligatures w14:val="none"/>
              </w:rPr>
              <w:t>DOCUMENTACIÓN ADMINISTRATIVA (Sobre núm. A)</w:t>
            </w:r>
          </w:p>
        </w:tc>
      </w:tr>
    </w:tbl>
    <w:p w14:paraId="1939C0F6" w14:textId="77777777" w:rsidR="00141759" w:rsidRPr="008339A4" w:rsidRDefault="00141759" w:rsidP="00141759">
      <w:pPr>
        <w:shd w:val="clear" w:color="auto" w:fill="FFFFFF"/>
        <w:tabs>
          <w:tab w:val="left" w:leader="dot" w:pos="7162"/>
        </w:tabs>
        <w:spacing w:after="120" w:line="360" w:lineRule="auto"/>
        <w:ind w:left="284"/>
        <w:jc w:val="both"/>
        <w:rPr>
          <w:rFonts w:ascii="HelveticaNowText Regular" w:eastAsia="Calibri" w:hAnsi="HelveticaNowText Regular" w:cs="HelveticaNowText Regular"/>
          <w:snapToGrid w:val="0"/>
          <w:color w:val="000000"/>
          <w:spacing w:val="1"/>
          <w:kern w:val="0"/>
          <w:sz w:val="20"/>
          <w:szCs w:val="20"/>
          <w:lang w:val="es-ES"/>
          <w14:ligatures w14:val="none"/>
        </w:rPr>
      </w:pPr>
      <w:r w:rsidRPr="008339A4">
        <w:rPr>
          <w:rFonts w:ascii="HelveticaNowText Regular" w:eastAsia="Calibri" w:hAnsi="HelveticaNowText Regular" w:cs="HelveticaNowText Regular"/>
          <w:snapToGrid w:val="0"/>
          <w:color w:val="000000"/>
          <w:spacing w:val="1"/>
          <w:kern w:val="0"/>
          <w:sz w:val="20"/>
          <w:szCs w:val="20"/>
          <w:lang w:val="es-ES"/>
          <w14:ligatures w14:val="none"/>
        </w:rPr>
        <w:t>- Archivo: ..............., página: ...........</w:t>
      </w:r>
    </w:p>
    <w:p w14:paraId="57AC5171" w14:textId="77777777" w:rsidR="00141759" w:rsidRPr="008339A4" w:rsidRDefault="00141759" w:rsidP="00141759">
      <w:pPr>
        <w:shd w:val="clear" w:color="auto" w:fill="FFFFFF"/>
        <w:tabs>
          <w:tab w:val="left" w:leader="dot" w:pos="7162"/>
        </w:tabs>
        <w:spacing w:after="120" w:line="360" w:lineRule="auto"/>
        <w:ind w:left="284"/>
        <w:jc w:val="both"/>
        <w:rPr>
          <w:rFonts w:ascii="HelveticaNowText Regular" w:eastAsia="Calibri" w:hAnsi="HelveticaNowText Regular" w:cs="HelveticaNowText Regular"/>
          <w:snapToGrid w:val="0"/>
          <w:color w:val="000000"/>
          <w:spacing w:val="1"/>
          <w:kern w:val="0"/>
          <w:sz w:val="20"/>
          <w:szCs w:val="20"/>
          <w:lang w:val="es-ES"/>
          <w14:ligatures w14:val="none"/>
        </w:rPr>
      </w:pPr>
      <w:r w:rsidRPr="008339A4">
        <w:rPr>
          <w:rFonts w:ascii="HelveticaNowText Regular" w:eastAsia="Calibri" w:hAnsi="HelveticaNowText Regular" w:cs="HelveticaNowText Regular"/>
          <w:snapToGrid w:val="0"/>
          <w:color w:val="000000"/>
          <w:spacing w:val="1"/>
          <w:kern w:val="0"/>
          <w:sz w:val="20"/>
          <w:szCs w:val="20"/>
          <w:lang w:val="es-ES"/>
          <w14:ligatures w14:val="none"/>
        </w:rPr>
        <w:t>- Archivo: ..............., página: ...........</w:t>
      </w:r>
    </w:p>
    <w:p w14:paraId="08BD3F1C" w14:textId="77777777" w:rsidR="00141759" w:rsidRPr="008339A4" w:rsidRDefault="00141759" w:rsidP="00141759">
      <w:pPr>
        <w:shd w:val="clear" w:color="auto" w:fill="FFFFFF"/>
        <w:tabs>
          <w:tab w:val="left" w:leader="dot" w:pos="7162"/>
        </w:tabs>
        <w:spacing w:after="120" w:line="360" w:lineRule="auto"/>
        <w:ind w:left="284"/>
        <w:jc w:val="both"/>
        <w:rPr>
          <w:rFonts w:ascii="HelveticaNowText Regular" w:eastAsia="Calibri" w:hAnsi="HelveticaNowText Regular" w:cs="HelveticaNowText Regular"/>
          <w:snapToGrid w:val="0"/>
          <w:color w:val="000000"/>
          <w:spacing w:val="1"/>
          <w:kern w:val="0"/>
          <w:sz w:val="20"/>
          <w:szCs w:val="20"/>
          <w:lang w:val="es-ES"/>
          <w14:ligatures w14:val="none"/>
        </w:rPr>
      </w:pPr>
      <w:r w:rsidRPr="008339A4">
        <w:rPr>
          <w:rFonts w:ascii="HelveticaNowText Regular" w:eastAsia="Calibri" w:hAnsi="HelveticaNowText Regular" w:cs="HelveticaNowText Regular"/>
          <w:snapToGrid w:val="0"/>
          <w:color w:val="000000"/>
          <w:spacing w:val="1"/>
          <w:kern w:val="0"/>
          <w:sz w:val="20"/>
          <w:szCs w:val="20"/>
          <w:lang w:val="es-ES"/>
          <w14:ligatures w14:val="none"/>
        </w:rPr>
        <w:t>- Archivo: ..............., página: ...........</w:t>
      </w:r>
    </w:p>
    <w:p w14:paraId="5F2ACD97" w14:textId="77777777" w:rsidR="00141759" w:rsidRPr="008339A4" w:rsidRDefault="00141759" w:rsidP="00141759">
      <w:pPr>
        <w:spacing w:after="120" w:line="240" w:lineRule="exact"/>
        <w:ind w:left="993"/>
        <w:jc w:val="both"/>
        <w:rPr>
          <w:rFonts w:ascii="HelveticaNowText Regular" w:eastAsia="Times New Roman" w:hAnsi="HelveticaNowText Regular" w:cs="HelveticaNowText Regular"/>
          <w:snapToGrid w:val="0"/>
          <w:kern w:val="0"/>
          <w:sz w:val="20"/>
          <w:szCs w:val="20"/>
          <w:lang w:val="es-ES" w:eastAsia="es-ES"/>
          <w14:ligatures w14:val="none"/>
        </w:rPr>
      </w:pPr>
    </w:p>
    <w:tbl>
      <w:tblPr>
        <w:tblW w:w="8710"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710"/>
      </w:tblGrid>
      <w:tr w:rsidR="00141759" w:rsidRPr="008339A4" w14:paraId="048FF1FF" w14:textId="77777777">
        <w:trPr>
          <w:trHeight w:val="70"/>
        </w:trPr>
        <w:tc>
          <w:tcPr>
            <w:tcW w:w="8710" w:type="dxa"/>
            <w:tcBorders>
              <w:top w:val="single" w:sz="4" w:space="0" w:color="auto"/>
              <w:left w:val="single" w:sz="4" w:space="0" w:color="auto"/>
              <w:bottom w:val="single" w:sz="4" w:space="0" w:color="auto"/>
              <w:right w:val="single" w:sz="4" w:space="0" w:color="auto"/>
            </w:tcBorders>
          </w:tcPr>
          <w:p w14:paraId="081E1172" w14:textId="77777777" w:rsidR="00141759" w:rsidRPr="008339A4" w:rsidRDefault="00141759" w:rsidP="00141759">
            <w:pPr>
              <w:spacing w:after="120" w:line="240" w:lineRule="exact"/>
              <w:ind w:left="284"/>
              <w:jc w:val="both"/>
              <w:rPr>
                <w:rFonts w:ascii="HelveticaNowText Regular" w:eastAsia="Times New Roman" w:hAnsi="HelveticaNowText Regular" w:cs="HelveticaNowText Regular"/>
                <w:snapToGrid w:val="0"/>
                <w:kern w:val="0"/>
                <w:sz w:val="20"/>
                <w:szCs w:val="20"/>
                <w:lang w:val="es-ES" w:eastAsia="es-ES"/>
                <w14:ligatures w14:val="none"/>
              </w:rPr>
            </w:pPr>
            <w:r w:rsidRPr="008339A4">
              <w:rPr>
                <w:rFonts w:ascii="HelveticaNowText Regular" w:eastAsia="Times New Roman" w:hAnsi="HelveticaNowText Regular" w:cs="HelveticaNowText Regular"/>
                <w:snapToGrid w:val="0"/>
                <w:kern w:val="0"/>
                <w:sz w:val="20"/>
                <w:szCs w:val="20"/>
                <w:lang w:val="es-ES" w:eastAsia="es-ES"/>
                <w14:ligatures w14:val="none"/>
              </w:rPr>
              <w:t>DOCUMENTACIÓN TÉCNICA (Sobre núm. B</w:t>
            </w:r>
            <w:r w:rsidR="00DD70CC" w:rsidRPr="008339A4">
              <w:rPr>
                <w:rFonts w:ascii="HelveticaNowText Regular" w:eastAsia="Times New Roman" w:hAnsi="HelveticaNowText Regular" w:cs="HelveticaNowText Regular"/>
                <w:snapToGrid w:val="0"/>
                <w:kern w:val="0"/>
                <w:sz w:val="20"/>
                <w:szCs w:val="20"/>
                <w:lang w:val="es-ES" w:eastAsia="es-ES"/>
                <w14:ligatures w14:val="none"/>
              </w:rPr>
              <w:t xml:space="preserve"> y/o </w:t>
            </w:r>
            <w:r w:rsidR="00CC0EE0" w:rsidRPr="008339A4">
              <w:rPr>
                <w:rFonts w:ascii="HelveticaNowText Regular" w:eastAsia="Times New Roman" w:hAnsi="HelveticaNowText Regular" w:cs="HelveticaNowText Regular"/>
                <w:snapToGrid w:val="0"/>
                <w:kern w:val="0"/>
                <w:sz w:val="20"/>
                <w:szCs w:val="20"/>
                <w:lang w:val="es-ES" w:eastAsia="es-ES"/>
                <w14:ligatures w14:val="none"/>
              </w:rPr>
              <w:t>C</w:t>
            </w:r>
            <w:r w:rsidRPr="008339A4">
              <w:rPr>
                <w:rFonts w:ascii="HelveticaNowText Regular" w:eastAsia="Times New Roman" w:hAnsi="HelveticaNowText Regular" w:cs="HelveticaNowText Regular"/>
                <w:snapToGrid w:val="0"/>
                <w:kern w:val="0"/>
                <w:sz w:val="20"/>
                <w:szCs w:val="20"/>
                <w:lang w:val="es-ES" w:eastAsia="es-ES"/>
                <w14:ligatures w14:val="none"/>
              </w:rPr>
              <w:t>)</w:t>
            </w:r>
          </w:p>
        </w:tc>
      </w:tr>
    </w:tbl>
    <w:p w14:paraId="2143843A" w14:textId="77777777" w:rsidR="00141759" w:rsidRPr="008339A4" w:rsidRDefault="00141759" w:rsidP="00141759">
      <w:pPr>
        <w:shd w:val="clear" w:color="auto" w:fill="FFFFFF"/>
        <w:tabs>
          <w:tab w:val="left" w:leader="dot" w:pos="7162"/>
        </w:tabs>
        <w:spacing w:after="120" w:line="360" w:lineRule="auto"/>
        <w:ind w:left="284"/>
        <w:jc w:val="both"/>
        <w:rPr>
          <w:rFonts w:ascii="HelveticaNowText Regular" w:eastAsia="Calibri" w:hAnsi="HelveticaNowText Regular" w:cs="HelveticaNowText Regular"/>
          <w:snapToGrid w:val="0"/>
          <w:color w:val="000000"/>
          <w:spacing w:val="1"/>
          <w:kern w:val="0"/>
          <w:sz w:val="20"/>
          <w:szCs w:val="20"/>
          <w:lang w:val="es-ES"/>
          <w14:ligatures w14:val="none"/>
        </w:rPr>
      </w:pPr>
      <w:r w:rsidRPr="008339A4">
        <w:rPr>
          <w:rFonts w:ascii="HelveticaNowText Regular" w:eastAsia="Calibri" w:hAnsi="HelveticaNowText Regular" w:cs="HelveticaNowText Regular"/>
          <w:snapToGrid w:val="0"/>
          <w:color w:val="000000"/>
          <w:spacing w:val="1"/>
          <w:kern w:val="0"/>
          <w:sz w:val="20"/>
          <w:szCs w:val="20"/>
          <w:lang w:val="es-ES"/>
          <w14:ligatures w14:val="none"/>
        </w:rPr>
        <w:t>- Archivo: ..............., página: ...........</w:t>
      </w:r>
    </w:p>
    <w:p w14:paraId="36346E93" w14:textId="77777777" w:rsidR="00141759" w:rsidRPr="008339A4" w:rsidRDefault="00141759" w:rsidP="00141759">
      <w:pPr>
        <w:shd w:val="clear" w:color="auto" w:fill="FFFFFF"/>
        <w:tabs>
          <w:tab w:val="left" w:leader="dot" w:pos="7162"/>
        </w:tabs>
        <w:spacing w:after="120" w:line="360" w:lineRule="auto"/>
        <w:ind w:left="284"/>
        <w:jc w:val="both"/>
        <w:rPr>
          <w:rFonts w:ascii="HelveticaNowText Regular" w:eastAsia="Calibri" w:hAnsi="HelveticaNowText Regular" w:cs="HelveticaNowText Regular"/>
          <w:snapToGrid w:val="0"/>
          <w:color w:val="000000"/>
          <w:spacing w:val="1"/>
          <w:kern w:val="0"/>
          <w:sz w:val="20"/>
          <w:szCs w:val="20"/>
          <w:lang w:val="es-ES"/>
          <w14:ligatures w14:val="none"/>
        </w:rPr>
      </w:pPr>
      <w:r w:rsidRPr="008339A4">
        <w:rPr>
          <w:rFonts w:ascii="HelveticaNowText Regular" w:eastAsia="Calibri" w:hAnsi="HelveticaNowText Regular" w:cs="HelveticaNowText Regular"/>
          <w:snapToGrid w:val="0"/>
          <w:color w:val="000000"/>
          <w:spacing w:val="1"/>
          <w:kern w:val="0"/>
          <w:sz w:val="20"/>
          <w:szCs w:val="20"/>
          <w:lang w:val="es-ES"/>
          <w14:ligatures w14:val="none"/>
        </w:rPr>
        <w:t>- Archivo: ..............., página: ...........</w:t>
      </w:r>
    </w:p>
    <w:p w14:paraId="1482DE83" w14:textId="77777777" w:rsidR="00141759" w:rsidRPr="008339A4" w:rsidRDefault="00141759" w:rsidP="00141759">
      <w:pPr>
        <w:shd w:val="clear" w:color="auto" w:fill="FFFFFF"/>
        <w:tabs>
          <w:tab w:val="left" w:leader="dot" w:pos="7162"/>
        </w:tabs>
        <w:spacing w:after="120" w:line="360" w:lineRule="auto"/>
        <w:ind w:left="284"/>
        <w:jc w:val="both"/>
        <w:rPr>
          <w:rFonts w:ascii="HelveticaNowText Regular" w:eastAsia="Calibri" w:hAnsi="HelveticaNowText Regular" w:cs="HelveticaNowText Regular"/>
          <w:snapToGrid w:val="0"/>
          <w:color w:val="000000"/>
          <w:spacing w:val="1"/>
          <w:kern w:val="0"/>
          <w:sz w:val="20"/>
          <w:szCs w:val="20"/>
          <w:lang w:val="es-ES"/>
          <w14:ligatures w14:val="none"/>
        </w:rPr>
      </w:pPr>
      <w:r w:rsidRPr="008339A4">
        <w:rPr>
          <w:rFonts w:ascii="HelveticaNowText Regular" w:eastAsia="Calibri" w:hAnsi="HelveticaNowText Regular" w:cs="HelveticaNowText Regular"/>
          <w:snapToGrid w:val="0"/>
          <w:color w:val="000000"/>
          <w:spacing w:val="1"/>
          <w:kern w:val="0"/>
          <w:sz w:val="20"/>
          <w:szCs w:val="20"/>
          <w:lang w:val="es-ES"/>
          <w14:ligatures w14:val="none"/>
        </w:rPr>
        <w:t>- Archivo: ..............., página: ...........</w:t>
      </w:r>
    </w:p>
    <w:p w14:paraId="7B9F0AA6" w14:textId="77777777" w:rsidR="00141759" w:rsidRPr="008339A4" w:rsidRDefault="00141759" w:rsidP="00141759">
      <w:pPr>
        <w:spacing w:after="120" w:line="240" w:lineRule="exact"/>
        <w:ind w:left="284"/>
        <w:jc w:val="both"/>
        <w:rPr>
          <w:rFonts w:ascii="HelveticaNowText Regular" w:eastAsia="Times New Roman" w:hAnsi="HelveticaNowText Regular" w:cs="HelveticaNowText Regular"/>
          <w:snapToGrid w:val="0"/>
          <w:kern w:val="0"/>
          <w:sz w:val="20"/>
          <w:szCs w:val="20"/>
          <w:lang w:val="es-ES" w:eastAsia="es-ES"/>
          <w14:ligatures w14:val="none"/>
        </w:rPr>
      </w:pPr>
    </w:p>
    <w:p w14:paraId="1F6871F3" w14:textId="77777777" w:rsidR="00141759" w:rsidRPr="008339A4" w:rsidRDefault="00141759" w:rsidP="00141759">
      <w:pPr>
        <w:spacing w:after="120" w:line="240" w:lineRule="exact"/>
        <w:ind w:left="284"/>
        <w:jc w:val="both"/>
        <w:rPr>
          <w:rFonts w:ascii="HelveticaNowText Regular" w:eastAsia="Times New Roman" w:hAnsi="HelveticaNowText Regular" w:cs="HelveticaNowText Regular"/>
          <w:snapToGrid w:val="0"/>
          <w:kern w:val="0"/>
          <w:sz w:val="20"/>
          <w:szCs w:val="20"/>
          <w:lang w:val="es-ES" w:eastAsia="es-ES"/>
          <w14:ligatures w14:val="none"/>
        </w:rPr>
      </w:pPr>
      <w:r w:rsidRPr="008339A4">
        <w:rPr>
          <w:rFonts w:ascii="HelveticaNowText Regular" w:eastAsia="Times New Roman" w:hAnsi="HelveticaNowText Regular" w:cs="HelveticaNowText Regular"/>
          <w:snapToGrid w:val="0"/>
          <w:kern w:val="0"/>
          <w:sz w:val="20"/>
          <w:szCs w:val="20"/>
          <w:highlight w:val="yellow"/>
          <w:lang w:val="es-ES" w:eastAsia="es-ES"/>
          <w14:ligatures w14:val="none"/>
        </w:rPr>
        <w:t>X</w:t>
      </w:r>
      <w:r w:rsidRPr="008339A4">
        <w:rPr>
          <w:rFonts w:ascii="HelveticaNowText Regular" w:eastAsia="Times New Roman" w:hAnsi="HelveticaNowText Regular" w:cs="HelveticaNowText Regular"/>
          <w:snapToGrid w:val="0"/>
          <w:kern w:val="0"/>
          <w:sz w:val="20"/>
          <w:szCs w:val="20"/>
          <w:lang w:val="es-ES" w:eastAsia="es-ES"/>
          <w14:ligatures w14:val="none"/>
        </w:rPr>
        <w:t xml:space="preserve"> Ninguno de los documentos que constan en mi oferta tienen carácter confidencial.</w:t>
      </w:r>
    </w:p>
    <w:p w14:paraId="04E843A2" w14:textId="77777777" w:rsidR="00141759" w:rsidRPr="008339A4" w:rsidRDefault="00141759" w:rsidP="00141759">
      <w:pPr>
        <w:spacing w:after="120" w:line="240" w:lineRule="exact"/>
        <w:ind w:left="284"/>
        <w:jc w:val="both"/>
        <w:rPr>
          <w:rFonts w:ascii="HelveticaNowText Regular" w:eastAsia="Times New Roman" w:hAnsi="HelveticaNowText Regular" w:cs="HelveticaNowText Regular"/>
          <w:snapToGrid w:val="0"/>
          <w:kern w:val="0"/>
          <w:sz w:val="20"/>
          <w:szCs w:val="20"/>
          <w:lang w:val="es-ES" w:eastAsia="es-ES"/>
          <w14:ligatures w14:val="none"/>
        </w:rPr>
      </w:pPr>
    </w:p>
    <w:p w14:paraId="5D7754D9" w14:textId="77777777" w:rsidR="001A531F" w:rsidRPr="008339A4" w:rsidRDefault="001A531F" w:rsidP="008215D4">
      <w:pPr>
        <w:shd w:val="clear" w:color="auto" w:fill="FFFFFF"/>
        <w:spacing w:after="0" w:line="276" w:lineRule="auto"/>
        <w:ind w:left="142"/>
        <w:jc w:val="both"/>
        <w:rPr>
          <w:rFonts w:ascii="HelveticaNowText Regular" w:eastAsia="Times New Roman" w:hAnsi="HelveticaNowText Regular" w:cs="HelveticaNowText Regular"/>
          <w:b/>
          <w:bCs/>
          <w:color w:val="000000"/>
          <w:kern w:val="0"/>
          <w:sz w:val="20"/>
          <w:szCs w:val="20"/>
          <w:lang w:val="es-ES" w:eastAsia="es-ES"/>
          <w14:ligatures w14:val="none"/>
        </w:rPr>
      </w:pPr>
      <w:r w:rsidRPr="008339A4">
        <w:rPr>
          <w:rFonts w:ascii="HelveticaNowText Regular" w:eastAsia="Times New Roman" w:hAnsi="HelveticaNowText Regular" w:cs="HelveticaNowText Regular"/>
          <w:b/>
          <w:bCs/>
          <w:color w:val="000000"/>
          <w:kern w:val="0"/>
          <w:sz w:val="20"/>
          <w:szCs w:val="20"/>
          <w:lang w:val="es-ES" w:eastAsia="es-ES"/>
          <w14:ligatures w14:val="none"/>
        </w:rPr>
        <w:t>Y a los efectos oportunos, se procede a la firma electrónica de la persona que formula la presente declaración responsable.</w:t>
      </w:r>
    </w:p>
    <w:p w14:paraId="45FEEF1C" w14:textId="77777777" w:rsidR="006E468A" w:rsidRDefault="006E468A" w:rsidP="00141759">
      <w:pPr>
        <w:spacing w:after="120" w:line="360" w:lineRule="auto"/>
        <w:jc w:val="both"/>
        <w:rPr>
          <w:rFonts w:ascii="HelveticaNowText Regular" w:eastAsia="Times New Roman" w:hAnsi="HelveticaNowText Regular" w:cs="HelveticaNowText Regular"/>
          <w:iCs/>
          <w:kern w:val="0"/>
          <w:sz w:val="22"/>
          <w:szCs w:val="20"/>
          <w:lang w:val="es-ES" w:eastAsia="es-ES"/>
          <w14:ligatures w14:val="none"/>
        </w:rPr>
        <w:sectPr w:rsidR="006E468A" w:rsidSect="006E468A">
          <w:pgSz w:w="11906" w:h="16838"/>
          <w:pgMar w:top="1417" w:right="1701" w:bottom="1417" w:left="1701" w:header="426" w:footer="708" w:gutter="0"/>
          <w:pgNumType w:start="1"/>
          <w:cols w:space="708"/>
          <w:docGrid w:linePitch="360"/>
        </w:sectPr>
      </w:pPr>
    </w:p>
    <w:p w14:paraId="6027DCB0" w14:textId="77777777" w:rsidR="0052287C" w:rsidRPr="00D97171" w:rsidRDefault="0052287C" w:rsidP="0052287C">
      <w:pPr>
        <w:keepNext/>
        <w:keepLines/>
        <w:tabs>
          <w:tab w:val="left" w:pos="964"/>
        </w:tabs>
        <w:spacing w:after="0" w:line="360" w:lineRule="auto"/>
        <w:jc w:val="center"/>
        <w:outlineLvl w:val="0"/>
        <w:rPr>
          <w:rFonts w:ascii="HelveticaNowText Regular" w:eastAsia="Times New Roman" w:hAnsi="HelveticaNowText Regular" w:cs="HelveticaNowText Regular"/>
          <w:b/>
          <w:snapToGrid w:val="0"/>
          <w:kern w:val="0"/>
          <w:sz w:val="20"/>
          <w:szCs w:val="20"/>
          <w:u w:val="single"/>
          <w:lang w:val="es-ES" w:eastAsia="es-ES"/>
          <w14:ligatures w14:val="none"/>
        </w:rPr>
      </w:pPr>
      <w:r w:rsidRPr="00D97171">
        <w:rPr>
          <w:rFonts w:ascii="HelveticaNowText Regular" w:eastAsia="Times New Roman" w:hAnsi="HelveticaNowText Regular" w:cs="HelveticaNowText Regular"/>
          <w:b/>
          <w:snapToGrid w:val="0"/>
          <w:kern w:val="0"/>
          <w:sz w:val="20"/>
          <w:szCs w:val="20"/>
          <w:u w:val="single"/>
          <w:lang w:val="es-ES" w:eastAsia="es-ES"/>
          <w14:ligatures w14:val="none"/>
        </w:rPr>
        <w:lastRenderedPageBreak/>
        <w:t xml:space="preserve">ANEXO </w:t>
      </w:r>
      <w:r w:rsidR="008B024B" w:rsidRPr="00D97171">
        <w:rPr>
          <w:rFonts w:ascii="HelveticaNowText Regular" w:eastAsia="Times New Roman" w:hAnsi="HelveticaNowText Regular" w:cs="HelveticaNowText Regular"/>
          <w:b/>
          <w:snapToGrid w:val="0"/>
          <w:kern w:val="0"/>
          <w:sz w:val="20"/>
          <w:szCs w:val="20"/>
          <w:u w:val="single"/>
          <w:lang w:val="es-ES" w:eastAsia="es-ES"/>
          <w14:ligatures w14:val="none"/>
        </w:rPr>
        <w:t>VI. -</w:t>
      </w:r>
      <w:r w:rsidRPr="00D97171">
        <w:rPr>
          <w:rFonts w:ascii="HelveticaNowText Regular" w:eastAsia="Times New Roman" w:hAnsi="HelveticaNowText Regular" w:cs="HelveticaNowText Regular"/>
          <w:b/>
          <w:snapToGrid w:val="0"/>
          <w:kern w:val="0"/>
          <w:sz w:val="20"/>
          <w:szCs w:val="20"/>
          <w:u w:val="single"/>
          <w:lang w:val="es-ES" w:eastAsia="es-ES"/>
          <w14:ligatures w14:val="none"/>
        </w:rPr>
        <w:t xml:space="preserve"> DECLARACIÓN RESPONSABLE JUSTIFICACIÓN DE LA SOLVENCIA ECONÓMICA Y FINANCIERA (DOCUMENTACIÓN COMO ADJUDICATARIO)</w:t>
      </w:r>
    </w:p>
    <w:p w14:paraId="744A2BC5" w14:textId="77777777" w:rsidR="0052287C" w:rsidRPr="00493B13" w:rsidRDefault="0052287C" w:rsidP="0052287C">
      <w:pPr>
        <w:spacing w:after="0" w:line="360" w:lineRule="auto"/>
        <w:jc w:val="both"/>
        <w:rPr>
          <w:rFonts w:ascii="HelveticaNowText Regular" w:eastAsia="Times New Roman" w:hAnsi="HelveticaNowText Regular" w:cs="HelveticaNowText Regular"/>
          <w:snapToGrid w:val="0"/>
          <w:kern w:val="0"/>
          <w:sz w:val="22"/>
          <w:szCs w:val="22"/>
          <w:lang w:val="es-ES" w:eastAsia="es-ES"/>
          <w14:ligatures w14:val="none"/>
        </w:rPr>
      </w:pPr>
    </w:p>
    <w:p w14:paraId="5C7E0A9E" w14:textId="77777777" w:rsidR="0052287C" w:rsidRPr="00D97171" w:rsidRDefault="0052287C" w:rsidP="0052287C">
      <w:pPr>
        <w:spacing w:after="0" w:line="360" w:lineRule="auto"/>
        <w:jc w:val="both"/>
        <w:rPr>
          <w:rFonts w:ascii="HelveticaNowText Regular" w:eastAsia="Times New Roman" w:hAnsi="HelveticaNowText Regular" w:cs="HelveticaNowText Regular"/>
          <w:snapToGrid w:val="0"/>
          <w:kern w:val="0"/>
          <w:sz w:val="20"/>
          <w:szCs w:val="20"/>
          <w:lang w:val="es-ES" w:eastAsia="es-ES"/>
          <w14:ligatures w14:val="none"/>
        </w:rPr>
      </w:pPr>
      <w:r w:rsidRPr="00D97171">
        <w:rPr>
          <w:rFonts w:ascii="HelveticaNowText Regular" w:eastAsia="Times New Roman" w:hAnsi="HelveticaNowText Regular" w:cs="HelveticaNowText Regular"/>
          <w:snapToGrid w:val="0"/>
          <w:kern w:val="0"/>
          <w:sz w:val="20"/>
          <w:szCs w:val="20"/>
          <w:lang w:val="es-ES" w:eastAsia="es-ES"/>
          <w14:ligatures w14:val="none"/>
        </w:rPr>
        <w:t xml:space="preserve">D./Dª. .................., con DNI número .................., en su calidad de .................. de la mercantil .................., en virtud de la escritura de poder otorgada ante el Notario de .................. D./Dª. .................., en fecha </w:t>
      </w:r>
      <w:sdt>
        <w:sdtPr>
          <w:rPr>
            <w:rFonts w:ascii="HelveticaNowText Regular" w:eastAsia="Times New Roman" w:hAnsi="HelveticaNowText Regular" w:cs="HelveticaNowText Regular"/>
            <w:snapToGrid w:val="0"/>
            <w:kern w:val="0"/>
            <w:sz w:val="20"/>
            <w:szCs w:val="20"/>
            <w:lang w:val="es-ES" w:eastAsia="es-ES"/>
            <w14:ligatures w14:val="none"/>
          </w:rPr>
          <w:id w:val="828641805"/>
          <w:showingPlcHdr/>
          <w:date>
            <w:dateFormat w:val="d' de 'MMMM' de 'yyyy"/>
            <w:lid w:val="es-ES"/>
            <w:storeMappedDataAs w:val="dateTime"/>
            <w:calendar w:val="gregorian"/>
          </w:date>
        </w:sdtPr>
        <w:sdtEndPr/>
        <w:sdtContent>
          <w:r w:rsidRPr="00D97171">
            <w:rPr>
              <w:rFonts w:ascii="HelveticaNowText Regular" w:eastAsia="Calibri" w:hAnsi="HelveticaNowText Regular" w:cs="HelveticaNowText Regular"/>
              <w:snapToGrid w:val="0"/>
              <w:color w:val="808080"/>
              <w:kern w:val="0"/>
              <w:sz w:val="20"/>
              <w:szCs w:val="20"/>
              <w:lang w:val="es-ES" w:eastAsia="es-ES"/>
              <w14:ligatures w14:val="none"/>
            </w:rPr>
            <w:t>Haga clic aquí para escribir una fecha.</w:t>
          </w:r>
        </w:sdtContent>
      </w:sdt>
      <w:r w:rsidRPr="00D97171">
        <w:rPr>
          <w:rFonts w:ascii="HelveticaNowText Regular" w:eastAsia="Times New Roman" w:hAnsi="HelveticaNowText Regular" w:cs="HelveticaNowText Regular"/>
          <w:snapToGrid w:val="0"/>
          <w:kern w:val="0"/>
          <w:sz w:val="20"/>
          <w:szCs w:val="20"/>
          <w:lang w:val="es-ES" w:eastAsia="es-ES"/>
          <w14:ligatures w14:val="none"/>
        </w:rPr>
        <w:t xml:space="preserve">, con el número .................. de su protocolo. </w:t>
      </w:r>
    </w:p>
    <w:p w14:paraId="6A6A3885" w14:textId="77777777" w:rsidR="0052287C" w:rsidRPr="00D97171" w:rsidRDefault="0052287C" w:rsidP="0052287C">
      <w:pPr>
        <w:spacing w:after="0" w:line="360" w:lineRule="auto"/>
        <w:jc w:val="both"/>
        <w:rPr>
          <w:rFonts w:ascii="HelveticaNowText Regular" w:eastAsia="Times New Roman" w:hAnsi="HelveticaNowText Regular" w:cs="HelveticaNowText Regular"/>
          <w:b/>
          <w:snapToGrid w:val="0"/>
          <w:kern w:val="0"/>
          <w:sz w:val="20"/>
          <w:szCs w:val="20"/>
          <w:lang w:val="es-ES" w:eastAsia="es-ES"/>
          <w14:ligatures w14:val="none"/>
        </w:rPr>
      </w:pPr>
    </w:p>
    <w:p w14:paraId="08074074" w14:textId="77777777" w:rsidR="0052287C" w:rsidRPr="00D97171" w:rsidRDefault="0052287C" w:rsidP="0052287C">
      <w:pPr>
        <w:spacing w:after="0" w:line="360" w:lineRule="auto"/>
        <w:jc w:val="both"/>
        <w:rPr>
          <w:rFonts w:ascii="HelveticaNowText Regular" w:eastAsia="Times New Roman" w:hAnsi="HelveticaNowText Regular" w:cs="HelveticaNowText Regular"/>
          <w:b/>
          <w:snapToGrid w:val="0"/>
          <w:kern w:val="0"/>
          <w:sz w:val="20"/>
          <w:szCs w:val="20"/>
          <w:lang w:val="es-ES" w:eastAsia="es-ES"/>
          <w14:ligatures w14:val="none"/>
        </w:rPr>
      </w:pPr>
      <w:r w:rsidRPr="00D97171">
        <w:rPr>
          <w:rFonts w:ascii="HelveticaNowText Regular" w:eastAsia="Times New Roman" w:hAnsi="HelveticaNowText Regular" w:cs="HelveticaNowText Regular"/>
          <w:b/>
          <w:snapToGrid w:val="0"/>
          <w:kern w:val="0"/>
          <w:sz w:val="20"/>
          <w:szCs w:val="20"/>
          <w:lang w:val="es-ES" w:eastAsia="es-ES"/>
          <w14:ligatures w14:val="none"/>
        </w:rPr>
        <w:t>EXPONE:</w:t>
      </w:r>
    </w:p>
    <w:p w14:paraId="19405877" w14:textId="77777777" w:rsidR="0052287C" w:rsidRPr="00D97171" w:rsidRDefault="0052287C" w:rsidP="0052287C">
      <w:pPr>
        <w:keepLines/>
        <w:spacing w:after="0" w:line="360" w:lineRule="auto"/>
        <w:jc w:val="both"/>
        <w:rPr>
          <w:rFonts w:ascii="HelveticaNowText Regular" w:eastAsia="Times New Roman" w:hAnsi="HelveticaNowText Regular" w:cs="HelveticaNowText Regular"/>
          <w:snapToGrid w:val="0"/>
          <w:kern w:val="0"/>
          <w:sz w:val="20"/>
          <w:szCs w:val="20"/>
          <w:lang w:val="es-ES" w:eastAsia="es-ES"/>
          <w14:ligatures w14:val="none"/>
        </w:rPr>
      </w:pPr>
      <w:r w:rsidRPr="00D97171">
        <w:rPr>
          <w:rFonts w:ascii="HelveticaNowText Regular" w:eastAsia="Times New Roman" w:hAnsi="HelveticaNowText Regular" w:cs="HelveticaNowText Regular"/>
          <w:snapToGrid w:val="0"/>
          <w:kern w:val="0"/>
          <w:sz w:val="20"/>
          <w:szCs w:val="20"/>
          <w:lang w:val="es-ES" w:eastAsia="es-ES"/>
          <w14:ligatures w14:val="none"/>
        </w:rPr>
        <w:t xml:space="preserve">Que en cumplimiento de las condiciones y requisitos exigidos en el Pliego de Cláusulas </w:t>
      </w:r>
      <w:r w:rsidR="00D97171" w:rsidRPr="00D97171">
        <w:rPr>
          <w:rFonts w:ascii="HelveticaNowText Regular" w:eastAsia="Times New Roman" w:hAnsi="HelveticaNowText Regular" w:cs="HelveticaNowText Regular"/>
          <w:snapToGrid w:val="0"/>
          <w:kern w:val="0"/>
          <w:sz w:val="20"/>
          <w:szCs w:val="20"/>
          <w:lang w:val="es-ES" w:eastAsia="es-ES"/>
          <w14:ligatures w14:val="none"/>
        </w:rPr>
        <w:t>Administrativas Particulares</w:t>
      </w:r>
      <w:r w:rsidRPr="00D97171">
        <w:rPr>
          <w:rFonts w:ascii="HelveticaNowText Regular" w:eastAsia="Times New Roman" w:hAnsi="HelveticaNowText Regular" w:cs="HelveticaNowText Regular"/>
          <w:snapToGrid w:val="0"/>
          <w:kern w:val="0"/>
          <w:sz w:val="20"/>
          <w:szCs w:val="20"/>
          <w:lang w:val="es-ES" w:eastAsia="es-ES"/>
          <w14:ligatures w14:val="none"/>
        </w:rPr>
        <w:t xml:space="preserve"> para concurrir a la licitación convocada por Mutua Intercomarcal” para la contratación de </w:t>
      </w:r>
      <w:sdt>
        <w:sdtPr>
          <w:rPr>
            <w:rFonts w:ascii="HelveticaNowText Regular" w:eastAsia="Times New Roman" w:hAnsi="HelveticaNowText Regular" w:cs="HelveticaNowText Regular"/>
            <w:b/>
            <w:caps/>
            <w:snapToGrid w:val="0"/>
            <w:color w:val="808080"/>
            <w:kern w:val="0"/>
            <w:sz w:val="20"/>
            <w:szCs w:val="20"/>
            <w:highlight w:val="yellow"/>
            <w:lang w:val="es-ES" w:eastAsia="es-ES"/>
            <w14:ligatures w14:val="none"/>
          </w:rPr>
          <w:alias w:val="Título"/>
          <w:tag w:val=""/>
          <w:id w:val="-1309088789"/>
          <w:showingPlcHdr/>
          <w:dataBinding w:prefixMappings="xmlns:ns0='http://purl.org/dc/elements/1.1/' xmlns:ns1='http://schemas.openxmlformats.org/package/2006/metadata/core-properties' " w:xpath="/ns1:coreProperties[1]/ns0:title[1]" w:storeItemID="{6C3C8BC8-F283-45AE-878A-BAB7291924A1}"/>
          <w:text/>
        </w:sdtPr>
        <w:sdtEndPr>
          <w:rPr>
            <w:b w:val="0"/>
            <w:caps w:val="0"/>
          </w:rPr>
        </w:sdtEndPr>
        <w:sdtContent>
          <w:r w:rsidRPr="00D97171">
            <w:rPr>
              <w:rFonts w:ascii="HelveticaNowText Regular" w:eastAsia="Times New Roman" w:hAnsi="HelveticaNowText Regular" w:cs="HelveticaNowText Regular"/>
              <w:b/>
              <w:caps/>
              <w:snapToGrid w:val="0"/>
              <w:color w:val="808080"/>
              <w:kern w:val="0"/>
              <w:sz w:val="20"/>
              <w:szCs w:val="20"/>
              <w:highlight w:val="yellow"/>
              <w:lang w:val="es-ES" w:eastAsia="es-ES"/>
              <w14:ligatures w14:val="none"/>
            </w:rPr>
            <w:t xml:space="preserve">     </w:t>
          </w:r>
        </w:sdtContent>
      </w:sdt>
      <w:r w:rsidRPr="00D97171">
        <w:rPr>
          <w:rFonts w:ascii="HelveticaNowText Regular" w:eastAsia="Times New Roman" w:hAnsi="HelveticaNowText Regular" w:cs="HelveticaNowText Regular"/>
          <w:snapToGrid w:val="0"/>
          <w:kern w:val="0"/>
          <w:sz w:val="20"/>
          <w:szCs w:val="20"/>
          <w:lang w:val="es-ES" w:eastAsia="es-ES"/>
          <w14:ligatures w14:val="none"/>
        </w:rPr>
        <w:t>,</w:t>
      </w:r>
      <w:r w:rsidRPr="00D97171">
        <w:rPr>
          <w:rFonts w:ascii="HelveticaNowText Regular" w:eastAsia="Times New Roman" w:hAnsi="HelveticaNowText Regular" w:cs="HelveticaNowText Regular"/>
          <w:b/>
          <w:snapToGrid w:val="0"/>
          <w:kern w:val="0"/>
          <w:sz w:val="20"/>
          <w:szCs w:val="20"/>
          <w:lang w:val="es-ES" w:eastAsia="es-ES"/>
          <w14:ligatures w14:val="none"/>
        </w:rPr>
        <w:t xml:space="preserve"> </w:t>
      </w:r>
      <w:r w:rsidRPr="00D97171">
        <w:rPr>
          <w:rFonts w:ascii="HelveticaNowText Regular" w:eastAsia="Times New Roman" w:hAnsi="HelveticaNowText Regular" w:cs="HelveticaNowText Regular"/>
          <w:snapToGrid w:val="0"/>
          <w:kern w:val="0"/>
          <w:sz w:val="20"/>
          <w:szCs w:val="20"/>
          <w:lang w:val="es-ES" w:eastAsia="es-ES"/>
          <w14:ligatures w14:val="none"/>
        </w:rPr>
        <w:t xml:space="preserve">con número de expediente </w:t>
      </w:r>
      <w:sdt>
        <w:sdtPr>
          <w:rPr>
            <w:rFonts w:ascii="HelveticaNowText Regular" w:eastAsia="Times New Roman" w:hAnsi="HelveticaNowText Regular" w:cs="HelveticaNowText Regular"/>
            <w:snapToGrid w:val="0"/>
            <w:kern w:val="0"/>
            <w:sz w:val="20"/>
            <w:szCs w:val="20"/>
            <w:highlight w:val="yellow"/>
            <w:lang w:val="es-ES" w:eastAsia="es-ES"/>
            <w14:ligatures w14:val="none"/>
          </w:rPr>
          <w:alias w:val="Categoría"/>
          <w:tag w:val=""/>
          <w:id w:val="724948705"/>
          <w:showingPlcHdr/>
          <w:dataBinding w:prefixMappings="xmlns:ns0='http://purl.org/dc/elements/1.1/' xmlns:ns1='http://schemas.openxmlformats.org/package/2006/metadata/core-properties' " w:xpath="/ns1:coreProperties[1]/ns1:category[1]" w:storeItemID="{6C3C8BC8-F283-45AE-878A-BAB7291924A1}"/>
          <w:text/>
        </w:sdtPr>
        <w:sdtEndPr/>
        <w:sdtContent>
          <w:r w:rsidRPr="00D97171">
            <w:rPr>
              <w:rFonts w:ascii="HelveticaNowText Regular" w:eastAsia="Times New Roman" w:hAnsi="HelveticaNowText Regular" w:cs="HelveticaNowText Regular"/>
              <w:snapToGrid w:val="0"/>
              <w:kern w:val="0"/>
              <w:sz w:val="20"/>
              <w:szCs w:val="20"/>
              <w:highlight w:val="yellow"/>
              <w:lang w:val="es-ES" w:eastAsia="es-ES"/>
              <w14:ligatures w14:val="none"/>
            </w:rPr>
            <w:t xml:space="preserve">     </w:t>
          </w:r>
        </w:sdtContent>
      </w:sdt>
      <w:r w:rsidRPr="00D97171">
        <w:rPr>
          <w:rFonts w:ascii="HelveticaNowText Regular" w:eastAsia="Times New Roman" w:hAnsi="HelveticaNowText Regular" w:cs="HelveticaNowText Regular"/>
          <w:snapToGrid w:val="0"/>
          <w:kern w:val="0"/>
          <w:sz w:val="20"/>
          <w:szCs w:val="20"/>
          <w:lang w:val="es-ES" w:eastAsia="es-ES"/>
          <w14:ligatures w14:val="none"/>
        </w:rPr>
        <w:t>,</w:t>
      </w:r>
    </w:p>
    <w:p w14:paraId="548E9B28" w14:textId="77777777" w:rsidR="0052287C" w:rsidRPr="00D97171" w:rsidRDefault="0052287C" w:rsidP="0052287C">
      <w:pPr>
        <w:spacing w:after="0" w:line="360" w:lineRule="auto"/>
        <w:jc w:val="both"/>
        <w:rPr>
          <w:rFonts w:ascii="HelveticaNowText Regular" w:eastAsia="Times New Roman" w:hAnsi="HelveticaNowText Regular" w:cs="HelveticaNowText Regular"/>
          <w:b/>
          <w:snapToGrid w:val="0"/>
          <w:kern w:val="0"/>
          <w:sz w:val="20"/>
          <w:szCs w:val="20"/>
          <w:lang w:val="es-ES" w:eastAsia="es-ES"/>
          <w14:ligatures w14:val="none"/>
        </w:rPr>
      </w:pPr>
      <w:r w:rsidRPr="00D97171">
        <w:rPr>
          <w:rFonts w:ascii="HelveticaNowText Regular" w:eastAsia="Times New Roman" w:hAnsi="HelveticaNowText Regular" w:cs="HelveticaNowText Regular"/>
          <w:b/>
          <w:snapToGrid w:val="0"/>
          <w:kern w:val="0"/>
          <w:sz w:val="20"/>
          <w:szCs w:val="20"/>
          <w:lang w:val="es-ES" w:eastAsia="es-ES"/>
          <w14:ligatures w14:val="none"/>
        </w:rPr>
        <w:t>DECLARA:</w:t>
      </w:r>
    </w:p>
    <w:p w14:paraId="7DE323C5" w14:textId="77777777" w:rsidR="0052287C" w:rsidRPr="00D97171" w:rsidRDefault="0052287C" w:rsidP="0052287C">
      <w:pPr>
        <w:numPr>
          <w:ilvl w:val="0"/>
          <w:numId w:val="8"/>
        </w:numPr>
        <w:spacing w:after="0" w:line="276" w:lineRule="auto"/>
        <w:ind w:left="284" w:hanging="284"/>
        <w:contextualSpacing/>
        <w:jc w:val="both"/>
        <w:rPr>
          <w:rFonts w:ascii="HelveticaNowText Regular" w:eastAsia="Calibri" w:hAnsi="HelveticaNowText Regular" w:cs="HelveticaNowText Regular"/>
          <w:b/>
          <w:kern w:val="0"/>
          <w:sz w:val="20"/>
          <w:szCs w:val="20"/>
          <w:lang w:val="es-ES"/>
          <w14:ligatures w14:val="none"/>
        </w:rPr>
      </w:pPr>
      <w:r w:rsidRPr="00D97171">
        <w:rPr>
          <w:rFonts w:ascii="HelveticaNowText Regular" w:eastAsia="Calibri" w:hAnsi="HelveticaNowText Regular" w:cs="HelveticaNowText Regular"/>
          <w:kern w:val="0"/>
          <w:sz w:val="20"/>
          <w:szCs w:val="20"/>
          <w:lang w:val="es-ES"/>
          <w14:ligatures w14:val="none"/>
        </w:rPr>
        <w:t>Que el año de mayor volumen anual de negocios de los tres (3) últimos concluidos es:</w:t>
      </w:r>
    </w:p>
    <w:p w14:paraId="0DE03F65" w14:textId="77777777" w:rsidR="0052287C" w:rsidRPr="00493B13" w:rsidRDefault="0052287C" w:rsidP="0052287C">
      <w:pPr>
        <w:spacing w:after="0" w:line="360" w:lineRule="auto"/>
        <w:ind w:left="426" w:hanging="426"/>
        <w:jc w:val="both"/>
        <w:rPr>
          <w:rFonts w:ascii="HelveticaNowText Regular" w:eastAsia="Times New Roman" w:hAnsi="HelveticaNowText Regular" w:cs="HelveticaNowText Regular"/>
          <w:b/>
          <w:snapToGrid w:val="0"/>
          <w:kern w:val="0"/>
          <w:sz w:val="22"/>
          <w:szCs w:val="22"/>
          <w:lang w:val="es-ES" w:eastAsia="es-ES"/>
          <w14:ligatures w14:val="none"/>
        </w:rPr>
      </w:pPr>
    </w:p>
    <w:tbl>
      <w:tblPr>
        <w:tblW w:w="6736" w:type="dxa"/>
        <w:jc w:val="center"/>
        <w:tblCellMar>
          <w:left w:w="70" w:type="dxa"/>
          <w:right w:w="70" w:type="dxa"/>
        </w:tblCellMar>
        <w:tblLook w:val="04A0" w:firstRow="1" w:lastRow="0" w:firstColumn="1" w:lastColumn="0" w:noHBand="0" w:noVBand="1"/>
      </w:tblPr>
      <w:tblGrid>
        <w:gridCol w:w="3116"/>
        <w:gridCol w:w="3620"/>
      </w:tblGrid>
      <w:tr w:rsidR="0052287C" w:rsidRPr="00D97171" w14:paraId="6D631E79" w14:textId="77777777">
        <w:trPr>
          <w:trHeight w:val="527"/>
          <w:jc w:val="center"/>
        </w:trPr>
        <w:tc>
          <w:tcPr>
            <w:tcW w:w="3116" w:type="dxa"/>
            <w:tcBorders>
              <w:top w:val="single" w:sz="4" w:space="0" w:color="auto"/>
              <w:left w:val="single" w:sz="4" w:space="0" w:color="auto"/>
              <w:bottom w:val="single" w:sz="4" w:space="0" w:color="auto"/>
              <w:right w:val="single" w:sz="4" w:space="0" w:color="auto"/>
            </w:tcBorders>
            <w:shd w:val="clear" w:color="auto" w:fill="00B050"/>
            <w:vAlign w:val="center"/>
            <w:hideMark/>
          </w:tcPr>
          <w:p w14:paraId="6EECBEDC" w14:textId="77777777" w:rsidR="0052287C" w:rsidRPr="00D97171" w:rsidRDefault="0052287C" w:rsidP="0052287C">
            <w:pPr>
              <w:spacing w:after="0" w:line="240" w:lineRule="auto"/>
              <w:ind w:left="426" w:hanging="426"/>
              <w:jc w:val="center"/>
              <w:rPr>
                <w:rFonts w:ascii="HelveticaNowText Regular" w:eastAsia="Times New Roman" w:hAnsi="HelveticaNowText Regular" w:cs="HelveticaNowText Regular"/>
                <w:b/>
                <w:bCs/>
                <w:snapToGrid w:val="0"/>
                <w:color w:val="FFFFFF"/>
                <w:kern w:val="0"/>
                <w:sz w:val="20"/>
                <w:szCs w:val="20"/>
                <w:u w:val="single"/>
                <w14:ligatures w14:val="none"/>
              </w:rPr>
            </w:pPr>
            <w:r w:rsidRPr="00D97171">
              <w:rPr>
                <w:rFonts w:ascii="HelveticaNowText Regular" w:eastAsia="Times New Roman" w:hAnsi="HelveticaNowText Regular" w:cs="HelveticaNowText Regular"/>
                <w:b/>
                <w:bCs/>
                <w:snapToGrid w:val="0"/>
                <w:color w:val="FFFFFF"/>
                <w:kern w:val="0"/>
                <w:sz w:val="20"/>
                <w:szCs w:val="20"/>
                <w:u w:val="single"/>
                <w14:ligatures w14:val="none"/>
              </w:rPr>
              <w:t>EJERCICIO</w:t>
            </w:r>
          </w:p>
        </w:tc>
        <w:tc>
          <w:tcPr>
            <w:tcW w:w="3620" w:type="dxa"/>
            <w:tcBorders>
              <w:top w:val="single" w:sz="4" w:space="0" w:color="auto"/>
              <w:left w:val="nil"/>
              <w:bottom w:val="single" w:sz="4" w:space="0" w:color="auto"/>
              <w:right w:val="single" w:sz="4" w:space="0" w:color="auto"/>
            </w:tcBorders>
            <w:shd w:val="clear" w:color="auto" w:fill="00B050"/>
            <w:vAlign w:val="center"/>
            <w:hideMark/>
          </w:tcPr>
          <w:p w14:paraId="0B62EE78" w14:textId="77777777" w:rsidR="0052287C" w:rsidRPr="00D97171" w:rsidRDefault="0052287C" w:rsidP="0052287C">
            <w:pPr>
              <w:spacing w:after="0" w:line="240" w:lineRule="auto"/>
              <w:ind w:left="426" w:hanging="426"/>
              <w:jc w:val="center"/>
              <w:rPr>
                <w:rFonts w:ascii="HelveticaNowText Regular" w:eastAsia="Times New Roman" w:hAnsi="HelveticaNowText Regular" w:cs="HelveticaNowText Regular"/>
                <w:b/>
                <w:bCs/>
                <w:snapToGrid w:val="0"/>
                <w:color w:val="FFFFFF"/>
                <w:kern w:val="0"/>
                <w:sz w:val="20"/>
                <w:szCs w:val="20"/>
                <w:u w:val="single"/>
                <w:lang w:val="es-ES"/>
                <w14:ligatures w14:val="none"/>
              </w:rPr>
            </w:pPr>
            <w:r w:rsidRPr="00D97171">
              <w:rPr>
                <w:rFonts w:ascii="HelveticaNowText Regular" w:eastAsia="Times New Roman" w:hAnsi="HelveticaNowText Regular" w:cs="HelveticaNowText Regular"/>
                <w:b/>
                <w:bCs/>
                <w:snapToGrid w:val="0"/>
                <w:color w:val="FFFFFF"/>
                <w:kern w:val="0"/>
                <w:sz w:val="20"/>
                <w:szCs w:val="20"/>
                <w:u w:val="single"/>
                <w:lang w:val="es-ES"/>
                <w14:ligatures w14:val="none"/>
              </w:rPr>
              <w:t>IMPORTE GLOBAL FACTURADO (€) (sin IVA</w:t>
            </w:r>
            <w:r w:rsidRPr="00D97171">
              <w:rPr>
                <w:rFonts w:ascii="HelveticaNowText Regular" w:eastAsia="Times New Roman" w:hAnsi="HelveticaNowText Regular" w:cs="HelveticaNowText Regular"/>
                <w:b/>
                <w:snapToGrid w:val="0"/>
                <w:color w:val="FFFFFF"/>
                <w:kern w:val="0"/>
                <w:sz w:val="20"/>
                <w:szCs w:val="20"/>
                <w:u w:val="single"/>
                <w:lang w:val="es-ES" w:eastAsia="es-ES"/>
                <w14:ligatures w14:val="none"/>
              </w:rPr>
              <w:t>, IGIC o IPSI</w:t>
            </w:r>
            <w:r w:rsidRPr="00D97171">
              <w:rPr>
                <w:rFonts w:ascii="HelveticaNowText Regular" w:eastAsia="Times New Roman" w:hAnsi="HelveticaNowText Regular" w:cs="HelveticaNowText Regular"/>
                <w:b/>
                <w:bCs/>
                <w:snapToGrid w:val="0"/>
                <w:color w:val="FFFFFF"/>
                <w:kern w:val="0"/>
                <w:sz w:val="20"/>
                <w:szCs w:val="20"/>
                <w:u w:val="single"/>
                <w:lang w:val="es-ES"/>
                <w14:ligatures w14:val="none"/>
              </w:rPr>
              <w:t>)</w:t>
            </w:r>
          </w:p>
        </w:tc>
      </w:tr>
      <w:tr w:rsidR="0052287C" w:rsidRPr="00D97171" w14:paraId="31B332DA" w14:textId="77777777">
        <w:trPr>
          <w:trHeight w:val="646"/>
          <w:jc w:val="center"/>
        </w:trPr>
        <w:tc>
          <w:tcPr>
            <w:tcW w:w="3116" w:type="dxa"/>
            <w:tcBorders>
              <w:top w:val="nil"/>
              <w:left w:val="single" w:sz="4" w:space="0" w:color="auto"/>
              <w:bottom w:val="nil"/>
              <w:right w:val="single" w:sz="4" w:space="0" w:color="auto"/>
            </w:tcBorders>
            <w:noWrap/>
            <w:vAlign w:val="center"/>
          </w:tcPr>
          <w:p w14:paraId="0E950098" w14:textId="77777777" w:rsidR="0052287C" w:rsidRPr="00493B13" w:rsidRDefault="0052287C" w:rsidP="0052287C">
            <w:pPr>
              <w:spacing w:after="0" w:line="240" w:lineRule="auto"/>
              <w:ind w:left="426" w:hanging="426"/>
              <w:jc w:val="center"/>
              <w:rPr>
                <w:rFonts w:ascii="HelveticaNowText Regular" w:eastAsia="Times New Roman" w:hAnsi="HelveticaNowText Regular" w:cs="HelveticaNowText Regular"/>
                <w:snapToGrid w:val="0"/>
                <w:kern w:val="0"/>
                <w:sz w:val="22"/>
                <w:szCs w:val="22"/>
                <w:lang w:val="es-ES"/>
                <w14:ligatures w14:val="none"/>
              </w:rPr>
            </w:pPr>
          </w:p>
        </w:tc>
        <w:tc>
          <w:tcPr>
            <w:tcW w:w="3620" w:type="dxa"/>
            <w:tcBorders>
              <w:top w:val="nil"/>
              <w:left w:val="nil"/>
              <w:bottom w:val="nil"/>
              <w:right w:val="single" w:sz="4" w:space="0" w:color="auto"/>
            </w:tcBorders>
            <w:noWrap/>
            <w:vAlign w:val="bottom"/>
            <w:hideMark/>
          </w:tcPr>
          <w:p w14:paraId="05448BC8" w14:textId="77777777" w:rsidR="0052287C" w:rsidRPr="00493B13" w:rsidRDefault="0052287C" w:rsidP="0052287C">
            <w:pPr>
              <w:spacing w:after="0" w:line="240" w:lineRule="auto"/>
              <w:ind w:left="426" w:hanging="426"/>
              <w:rPr>
                <w:rFonts w:ascii="HelveticaNowText Regular" w:eastAsia="Times New Roman" w:hAnsi="HelveticaNowText Regular" w:cs="HelveticaNowText Regular"/>
                <w:snapToGrid w:val="0"/>
                <w:kern w:val="0"/>
                <w:sz w:val="22"/>
                <w:szCs w:val="22"/>
                <w:lang w:val="es-ES"/>
                <w14:ligatures w14:val="none"/>
              </w:rPr>
            </w:pPr>
            <w:r w:rsidRPr="00493B13">
              <w:rPr>
                <w:rFonts w:ascii="HelveticaNowText Regular" w:eastAsia="Times New Roman" w:hAnsi="HelveticaNowText Regular" w:cs="HelveticaNowText Regular"/>
                <w:snapToGrid w:val="0"/>
                <w:kern w:val="0"/>
                <w:sz w:val="22"/>
                <w:szCs w:val="22"/>
                <w:lang w:val="es-ES"/>
                <w14:ligatures w14:val="none"/>
              </w:rPr>
              <w:t> </w:t>
            </w:r>
          </w:p>
        </w:tc>
      </w:tr>
      <w:tr w:rsidR="0052287C" w:rsidRPr="00D97171" w14:paraId="4119E826" w14:textId="77777777">
        <w:trPr>
          <w:trHeight w:val="646"/>
          <w:jc w:val="center"/>
        </w:trPr>
        <w:tc>
          <w:tcPr>
            <w:tcW w:w="3116" w:type="dxa"/>
            <w:tcBorders>
              <w:top w:val="nil"/>
              <w:left w:val="single" w:sz="4" w:space="0" w:color="auto"/>
              <w:bottom w:val="single" w:sz="4" w:space="0" w:color="auto"/>
              <w:right w:val="single" w:sz="4" w:space="0" w:color="auto"/>
            </w:tcBorders>
            <w:noWrap/>
            <w:vAlign w:val="center"/>
          </w:tcPr>
          <w:p w14:paraId="42B29BB4" w14:textId="77777777" w:rsidR="0052287C" w:rsidRPr="00493B13" w:rsidRDefault="0052287C" w:rsidP="0052287C">
            <w:pPr>
              <w:spacing w:after="0" w:line="240" w:lineRule="auto"/>
              <w:ind w:left="426" w:hanging="426"/>
              <w:jc w:val="center"/>
              <w:rPr>
                <w:rFonts w:ascii="HelveticaNowText Regular" w:eastAsia="Times New Roman" w:hAnsi="HelveticaNowText Regular" w:cs="HelveticaNowText Regular"/>
                <w:snapToGrid w:val="0"/>
                <w:kern w:val="0"/>
                <w:sz w:val="22"/>
                <w:szCs w:val="22"/>
                <w:lang w:val="es-ES"/>
                <w14:ligatures w14:val="none"/>
              </w:rPr>
            </w:pPr>
          </w:p>
        </w:tc>
        <w:tc>
          <w:tcPr>
            <w:tcW w:w="3620" w:type="dxa"/>
            <w:tcBorders>
              <w:top w:val="nil"/>
              <w:left w:val="nil"/>
              <w:bottom w:val="single" w:sz="4" w:space="0" w:color="auto"/>
              <w:right w:val="single" w:sz="4" w:space="0" w:color="auto"/>
            </w:tcBorders>
            <w:noWrap/>
            <w:vAlign w:val="bottom"/>
          </w:tcPr>
          <w:p w14:paraId="590C1F4E" w14:textId="77777777" w:rsidR="0052287C" w:rsidRPr="00493B13" w:rsidRDefault="0052287C" w:rsidP="0052287C">
            <w:pPr>
              <w:spacing w:after="0" w:line="240" w:lineRule="auto"/>
              <w:ind w:left="426" w:hanging="426"/>
              <w:rPr>
                <w:rFonts w:ascii="HelveticaNowText Regular" w:eastAsia="Times New Roman" w:hAnsi="HelveticaNowText Regular" w:cs="HelveticaNowText Regular"/>
                <w:snapToGrid w:val="0"/>
                <w:kern w:val="0"/>
                <w:sz w:val="22"/>
                <w:szCs w:val="22"/>
                <w:lang w:val="es-ES"/>
                <w14:ligatures w14:val="none"/>
              </w:rPr>
            </w:pPr>
          </w:p>
        </w:tc>
      </w:tr>
    </w:tbl>
    <w:p w14:paraId="19EBDA77" w14:textId="77777777" w:rsidR="0052287C" w:rsidRPr="00493B13" w:rsidRDefault="0052287C" w:rsidP="0052287C">
      <w:pPr>
        <w:spacing w:after="0" w:line="360" w:lineRule="auto"/>
        <w:ind w:left="426" w:hanging="426"/>
        <w:jc w:val="both"/>
        <w:rPr>
          <w:rFonts w:ascii="HelveticaNowText Regular" w:eastAsia="Times New Roman" w:hAnsi="HelveticaNowText Regular" w:cs="HelveticaNowText Regular"/>
          <w:snapToGrid w:val="0"/>
          <w:kern w:val="0"/>
          <w:sz w:val="22"/>
          <w:szCs w:val="22"/>
          <w:lang w:val="es-ES" w:eastAsia="es-ES"/>
          <w14:ligatures w14:val="none"/>
        </w:rPr>
      </w:pPr>
    </w:p>
    <w:p w14:paraId="0828C6D9" w14:textId="77777777" w:rsidR="0052287C" w:rsidRPr="00D97171" w:rsidRDefault="0052287C" w:rsidP="0052287C">
      <w:pPr>
        <w:numPr>
          <w:ilvl w:val="0"/>
          <w:numId w:val="8"/>
        </w:numPr>
        <w:spacing w:after="200" w:line="276" w:lineRule="auto"/>
        <w:ind w:left="284" w:hanging="284"/>
        <w:contextualSpacing/>
        <w:jc w:val="both"/>
        <w:rPr>
          <w:rFonts w:ascii="HelveticaNowText Regular" w:eastAsia="Calibri" w:hAnsi="HelveticaNowText Regular" w:cs="HelveticaNowText Regular"/>
          <w:snapToGrid w:val="0"/>
          <w:kern w:val="0"/>
          <w:sz w:val="20"/>
          <w:szCs w:val="20"/>
          <w:lang w:val="es-ES"/>
          <w14:ligatures w14:val="none"/>
        </w:rPr>
      </w:pPr>
      <w:r w:rsidRPr="00D97171">
        <w:rPr>
          <w:rFonts w:ascii="HelveticaNowText Regular" w:eastAsia="Calibri" w:hAnsi="HelveticaNowText Regular" w:cs="HelveticaNowText Regular"/>
          <w:snapToGrid w:val="0"/>
          <w:kern w:val="0"/>
          <w:sz w:val="20"/>
          <w:szCs w:val="20"/>
          <w:lang w:val="es-ES"/>
          <w14:ligatures w14:val="none"/>
        </w:rPr>
        <w:t>Que, para acreditar el volumen declarado, se aporta la documentación establecida en el Pliego de Cláusulas Administrativas Particulares, esto es, documentación acreditativa de las cuentas anuales de la que se desprenda que las mismas se encuentran no solamente presentadas en el Registro Mercantil (o en el registro oficial en que deba estar inscrito) sino también debidamente aprobadas y depositadas en el mismo.</w:t>
      </w:r>
    </w:p>
    <w:p w14:paraId="1F612E7A" w14:textId="77777777" w:rsidR="0052287C" w:rsidRPr="00D97171" w:rsidRDefault="0052287C" w:rsidP="0052287C">
      <w:pPr>
        <w:spacing w:after="0" w:line="288" w:lineRule="auto"/>
        <w:ind w:left="426" w:hanging="426"/>
        <w:contextualSpacing/>
        <w:jc w:val="both"/>
        <w:rPr>
          <w:rFonts w:ascii="HelveticaNowText Regular" w:eastAsia="Times New Roman" w:hAnsi="HelveticaNowText Regular" w:cs="HelveticaNowText Regular"/>
          <w:snapToGrid w:val="0"/>
          <w:kern w:val="0"/>
          <w:sz w:val="20"/>
          <w:szCs w:val="20"/>
          <w:lang w:val="es-ES" w:eastAsia="es-ES"/>
          <w14:ligatures w14:val="none"/>
        </w:rPr>
      </w:pPr>
    </w:p>
    <w:p w14:paraId="6E40C846" w14:textId="77777777" w:rsidR="00D97171" w:rsidRDefault="0052287C" w:rsidP="00D97171">
      <w:pPr>
        <w:spacing w:after="0" w:line="288" w:lineRule="auto"/>
        <w:ind w:left="284"/>
        <w:jc w:val="both"/>
        <w:rPr>
          <w:rFonts w:ascii="HelveticaNowText Regular" w:eastAsia="Times New Roman" w:hAnsi="HelveticaNowText Regular" w:cs="HelveticaNowText Regular"/>
          <w:snapToGrid w:val="0"/>
          <w:kern w:val="0"/>
          <w:sz w:val="20"/>
          <w:szCs w:val="20"/>
          <w:lang w:val="es-ES" w:eastAsia="es-ES"/>
          <w14:ligatures w14:val="none"/>
        </w:rPr>
      </w:pPr>
      <w:r w:rsidRPr="00D97171">
        <w:rPr>
          <w:rFonts w:ascii="HelveticaNowText Regular" w:eastAsia="Times New Roman" w:hAnsi="HelveticaNowText Regular" w:cs="HelveticaNowText Regular"/>
          <w:snapToGrid w:val="0"/>
          <w:kern w:val="0"/>
          <w:sz w:val="20"/>
          <w:szCs w:val="20"/>
          <w:lang w:val="es-ES" w:eastAsia="es-ES"/>
          <w14:ligatures w14:val="none"/>
        </w:rPr>
        <w:t>Los empresarios individuales no inscritos en el Registro Mercantil acreditarán su volumen anual de negocios mediante sus libros de inventarios y cuentas anuales legalizados por el Registro Mercantil.</w:t>
      </w:r>
    </w:p>
    <w:p w14:paraId="465009FC" w14:textId="77777777" w:rsidR="00D97171" w:rsidRDefault="00E0378C" w:rsidP="00D97171">
      <w:pPr>
        <w:spacing w:after="0" w:line="288" w:lineRule="auto"/>
        <w:jc w:val="both"/>
        <w:rPr>
          <w:rFonts w:ascii="HelveticaNowText Regular" w:eastAsia="Times New Roman" w:hAnsi="HelveticaNowText Regular" w:cs="HelveticaNowText Regular"/>
          <w:snapToGrid w:val="0"/>
          <w:kern w:val="0"/>
          <w:sz w:val="20"/>
          <w:szCs w:val="20"/>
          <w:lang w:val="es-ES" w:eastAsia="es-ES"/>
          <w14:ligatures w14:val="none"/>
        </w:rPr>
      </w:pPr>
      <w:r>
        <w:rPr>
          <w:rFonts w:ascii="HelveticaNowText Regular" w:eastAsia="Times New Roman" w:hAnsi="HelveticaNowText Regular" w:cs="HelveticaNowText Regular"/>
          <w:noProof/>
          <w:kern w:val="0"/>
          <w:sz w:val="20"/>
          <w:szCs w:val="20"/>
          <w:lang w:val="es-ES" w:eastAsia="es-ES"/>
        </w:rPr>
        <mc:AlternateContent>
          <mc:Choice Requires="wps">
            <w:drawing>
              <wp:anchor distT="0" distB="0" distL="114300" distR="114300" simplePos="0" relativeHeight="251659264" behindDoc="0" locked="0" layoutInCell="1" allowOverlap="1" wp14:anchorId="398C571D" wp14:editId="57F6CC53">
                <wp:simplePos x="0" y="0"/>
                <wp:positionH relativeFrom="column">
                  <wp:posOffset>-89535</wp:posOffset>
                </wp:positionH>
                <wp:positionV relativeFrom="paragraph">
                  <wp:posOffset>142875</wp:posOffset>
                </wp:positionV>
                <wp:extent cx="5695950" cy="2085975"/>
                <wp:effectExtent l="0" t="0" r="19050" b="28575"/>
                <wp:wrapNone/>
                <wp:docPr id="538913580" name="Rectángulo 1"/>
                <wp:cNvGraphicFramePr/>
                <a:graphic xmlns:a="http://schemas.openxmlformats.org/drawingml/2006/main">
                  <a:graphicData uri="http://schemas.microsoft.com/office/word/2010/wordprocessingShape">
                    <wps:wsp>
                      <wps:cNvSpPr/>
                      <wps:spPr>
                        <a:xfrm>
                          <a:off x="0" y="0"/>
                          <a:ext cx="5695950" cy="208597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24232DB" id="Rectángulo 1" o:spid="_x0000_s1026" style="position:absolute;margin-left:-7.05pt;margin-top:11.25pt;width:448.5pt;height:164.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" filled="f" strokecolor="black [3213]" strokeweight="1pt"/>
            </w:pict>
          </mc:Fallback>
        </mc:AlternateContent>
      </w:r>
    </w:p>
    <w:p w14:paraId="079BD966" w14:textId="77777777" w:rsidR="001C2C11" w:rsidRDefault="001C2C11" w:rsidP="00E0378C">
      <w:pPr>
        <w:spacing w:after="0" w:line="288" w:lineRule="auto"/>
        <w:jc w:val="both"/>
        <w:rPr>
          <w:rFonts w:ascii="HelveticaNowText Regular" w:eastAsia="Times New Roman" w:hAnsi="HelveticaNowText Regular" w:cs="HelveticaNowText Regular"/>
          <w:b/>
          <w:bCs/>
          <w:snapToGrid w:val="0"/>
          <w:kern w:val="0"/>
          <w:sz w:val="20"/>
          <w:szCs w:val="20"/>
          <w:lang w:val="es-ES" w:eastAsia="es-ES"/>
          <w14:ligatures w14:val="none"/>
        </w:rPr>
      </w:pPr>
      <w:r>
        <w:rPr>
          <w:rFonts w:ascii="HelveticaNowText Regular" w:eastAsia="Times New Roman" w:hAnsi="HelveticaNowText Regular" w:cs="HelveticaNowText Regular"/>
          <w:b/>
          <w:bCs/>
          <w:snapToGrid w:val="0"/>
          <w:kern w:val="0"/>
          <w:sz w:val="20"/>
          <w:szCs w:val="20"/>
          <w:lang w:val="es-ES" w:eastAsia="es-ES"/>
          <w14:ligatures w14:val="none"/>
        </w:rPr>
        <w:t>*De conformidad con lo previsto en el artículo 69 de la Ley 39/2015 (LPAC</w:t>
      </w:r>
      <w:r w:rsidR="00404888">
        <w:rPr>
          <w:rFonts w:ascii="HelveticaNowText Regular" w:eastAsia="Times New Roman" w:hAnsi="HelveticaNowText Regular" w:cs="HelveticaNowText Regular"/>
          <w:b/>
          <w:bCs/>
          <w:snapToGrid w:val="0"/>
          <w:kern w:val="0"/>
          <w:sz w:val="20"/>
          <w:szCs w:val="20"/>
          <w:lang w:val="es-ES" w:eastAsia="es-ES"/>
          <w14:ligatures w14:val="none"/>
        </w:rPr>
        <w:t>AP</w:t>
      </w:r>
      <w:r>
        <w:rPr>
          <w:rFonts w:ascii="HelveticaNowText Regular" w:eastAsia="Times New Roman" w:hAnsi="HelveticaNowText Regular" w:cs="HelveticaNowText Regular"/>
          <w:b/>
          <w:bCs/>
          <w:snapToGrid w:val="0"/>
          <w:kern w:val="0"/>
          <w:sz w:val="20"/>
          <w:szCs w:val="20"/>
          <w:lang w:val="es-ES" w:eastAsia="es-ES"/>
          <w14:ligatures w14:val="none"/>
        </w:rPr>
        <w:t>), las declaraciones responsables aportadas por los licitadores producirán efectos desde su presentación, siempre que en ellas se manifieste, bajo su responsabilidad, que cumplen con los requisitos establecidos en la normativa aplicable, que disponen de la documentación que así lo acredita, y que se comprometen a mantener su cumplimiento durante la vigencia del procedimiento.</w:t>
      </w:r>
    </w:p>
    <w:p w14:paraId="00EFD129" w14:textId="77777777" w:rsidR="0052287C" w:rsidRPr="00E0378C" w:rsidRDefault="00D97171" w:rsidP="00E0378C">
      <w:pPr>
        <w:spacing w:after="0" w:line="288" w:lineRule="auto"/>
        <w:jc w:val="both"/>
        <w:rPr>
          <w:rFonts w:ascii="HelveticaNowText Regular" w:eastAsia="Times New Roman" w:hAnsi="HelveticaNowText Regular" w:cs="HelveticaNowText Regular"/>
          <w:b/>
          <w:bCs/>
          <w:snapToGrid w:val="0"/>
          <w:kern w:val="0"/>
          <w:sz w:val="20"/>
          <w:szCs w:val="20"/>
          <w:lang w:val="es-ES" w:eastAsia="es-ES"/>
          <w14:ligatures w14:val="none"/>
        </w:rPr>
      </w:pPr>
      <w:r w:rsidRPr="00E0378C">
        <w:rPr>
          <w:rFonts w:ascii="HelveticaNowText Regular" w:eastAsia="Times New Roman" w:hAnsi="HelveticaNowText Regular" w:cs="HelveticaNowText Regular"/>
          <w:b/>
          <w:bCs/>
          <w:snapToGrid w:val="0"/>
          <w:kern w:val="0"/>
          <w:sz w:val="20"/>
          <w:szCs w:val="20"/>
          <w:lang w:val="es-ES" w:eastAsia="es-ES"/>
          <w14:ligatures w14:val="none"/>
        </w:rPr>
        <w:t xml:space="preserve">*El órgano de contratación o la Mesa de contratación podrán exigir a los licitadores que presenten la totalidad o una parte de los documentos justificativos de la información contenida en las declaraciones cuando existan dudas sobre su vigencia o fiabilidad de la </w:t>
      </w:r>
      <w:r w:rsidRPr="00E0378C">
        <w:rPr>
          <w:rFonts w:ascii="HelveticaNowText Regular" w:eastAsia="Times New Roman" w:hAnsi="HelveticaNowText Regular" w:cs="HelveticaNowText Regular"/>
          <w:b/>
          <w:bCs/>
          <w:snapToGrid w:val="0"/>
          <w:kern w:val="0"/>
          <w:sz w:val="20"/>
          <w:szCs w:val="20"/>
          <w:lang w:val="es-ES" w:eastAsia="es-ES"/>
          <w14:ligatures w14:val="none"/>
        </w:rPr>
        <w:lastRenderedPageBreak/>
        <w:t>declaración, cuando resulte necesario para el buen desarrollo del procedimiento de licitación.</w:t>
      </w:r>
    </w:p>
    <w:p w14:paraId="0B37C0BA" w14:textId="77777777" w:rsidR="00E0378C" w:rsidRPr="00E0378C" w:rsidRDefault="00E0378C" w:rsidP="00E0378C">
      <w:pPr>
        <w:spacing w:after="0" w:line="288" w:lineRule="auto"/>
        <w:jc w:val="both"/>
        <w:rPr>
          <w:rFonts w:ascii="HelveticaNowText Regular" w:eastAsia="Times New Roman" w:hAnsi="HelveticaNowText Regular" w:cs="HelveticaNowText Regular"/>
          <w:snapToGrid w:val="0"/>
          <w:kern w:val="0"/>
          <w:sz w:val="20"/>
          <w:szCs w:val="20"/>
          <w:lang w:val="es-ES" w:eastAsia="es-ES"/>
          <w14:ligatures w14:val="none"/>
        </w:rPr>
      </w:pPr>
    </w:p>
    <w:p w14:paraId="74E96733" w14:textId="77777777" w:rsidR="001A531F" w:rsidRPr="00D97171" w:rsidRDefault="001A531F" w:rsidP="008215D4">
      <w:pPr>
        <w:shd w:val="clear" w:color="auto" w:fill="FFFFFF"/>
        <w:spacing w:after="0" w:line="276" w:lineRule="auto"/>
        <w:ind w:left="142"/>
        <w:jc w:val="both"/>
        <w:rPr>
          <w:rFonts w:ascii="HelveticaNowText Regular" w:eastAsia="Times New Roman" w:hAnsi="HelveticaNowText Regular" w:cs="HelveticaNowText Regular"/>
          <w:b/>
          <w:bCs/>
          <w:color w:val="000000"/>
          <w:kern w:val="0"/>
          <w:sz w:val="20"/>
          <w:szCs w:val="20"/>
          <w:lang w:val="es-ES" w:eastAsia="es-ES"/>
          <w14:ligatures w14:val="none"/>
        </w:rPr>
      </w:pPr>
      <w:r w:rsidRPr="00D97171">
        <w:rPr>
          <w:rFonts w:ascii="HelveticaNowText Regular" w:eastAsia="Times New Roman" w:hAnsi="HelveticaNowText Regular" w:cs="HelveticaNowText Regular"/>
          <w:b/>
          <w:bCs/>
          <w:color w:val="000000"/>
          <w:kern w:val="0"/>
          <w:sz w:val="20"/>
          <w:szCs w:val="20"/>
          <w:lang w:val="es-ES" w:eastAsia="es-ES"/>
          <w14:ligatures w14:val="none"/>
        </w:rPr>
        <w:t>Y a los efectos oportunos, se procede a la firma electrónica de la persona que formula la presente declaración responsable.</w:t>
      </w:r>
    </w:p>
    <w:p w14:paraId="39290DBF" w14:textId="77777777" w:rsidR="006E468A" w:rsidRDefault="0052287C" w:rsidP="0052287C">
      <w:pPr>
        <w:spacing w:after="120" w:line="360" w:lineRule="auto"/>
        <w:ind w:left="284"/>
        <w:jc w:val="both"/>
        <w:rPr>
          <w:rFonts w:ascii="HelveticaNowText Regular" w:eastAsia="Times New Roman" w:hAnsi="HelveticaNowText Regular" w:cs="HelveticaNowText Regular"/>
          <w:b/>
          <w:bCs/>
          <w:iCs/>
          <w:snapToGrid w:val="0"/>
          <w:kern w:val="0"/>
          <w:sz w:val="22"/>
          <w:szCs w:val="20"/>
          <w:lang w:val="es-ES" w:eastAsia="es-ES"/>
          <w14:ligatures w14:val="none"/>
        </w:rPr>
        <w:sectPr w:rsidR="006E468A" w:rsidSect="006E468A">
          <w:pgSz w:w="11906" w:h="16838"/>
          <w:pgMar w:top="1417" w:right="1701" w:bottom="1417" w:left="1701" w:header="426" w:footer="708" w:gutter="0"/>
          <w:pgNumType w:start="1"/>
          <w:cols w:space="708"/>
          <w:docGrid w:linePitch="360"/>
        </w:sectPr>
      </w:pPr>
      <w:r w:rsidRPr="00493B13">
        <w:rPr>
          <w:rFonts w:ascii="HelveticaNowText Regular" w:eastAsia="Times New Roman" w:hAnsi="HelveticaNowText Regular" w:cs="HelveticaNowText Regular"/>
          <w:b/>
          <w:bCs/>
          <w:iCs/>
          <w:snapToGrid w:val="0"/>
          <w:kern w:val="0"/>
          <w:sz w:val="22"/>
          <w:szCs w:val="20"/>
          <w:lang w:val="es-ES" w:eastAsia="es-ES"/>
          <w14:ligatures w14:val="none"/>
        </w:rPr>
        <w:br w:type="page"/>
      </w:r>
    </w:p>
    <w:p w14:paraId="77011E24" w14:textId="77777777" w:rsidR="00CE6694" w:rsidRPr="00E0378C" w:rsidRDefault="00CE6694" w:rsidP="00CE6694">
      <w:pPr>
        <w:keepNext/>
        <w:keepLines/>
        <w:spacing w:after="0" w:line="360" w:lineRule="auto"/>
        <w:jc w:val="center"/>
        <w:outlineLvl w:val="0"/>
        <w:rPr>
          <w:rFonts w:ascii="HelveticaNowText Regular" w:eastAsia="Times New Roman" w:hAnsi="HelveticaNowText Regular" w:cs="HelveticaNowText Regular"/>
          <w:b/>
          <w:snapToGrid w:val="0"/>
          <w:kern w:val="0"/>
          <w:sz w:val="20"/>
          <w:szCs w:val="20"/>
          <w:u w:val="single"/>
          <w:lang w:val="es-ES" w:eastAsia="es-ES"/>
          <w14:ligatures w14:val="none"/>
        </w:rPr>
      </w:pPr>
      <w:bookmarkStart w:id="6" w:name="_Toc497460266"/>
      <w:bookmarkStart w:id="7" w:name="_Toc127438720"/>
      <w:bookmarkStart w:id="8" w:name="_Toc214853171"/>
      <w:r w:rsidRPr="00E0378C">
        <w:rPr>
          <w:rFonts w:ascii="HelveticaNowText Regular" w:eastAsia="Times New Roman" w:hAnsi="HelveticaNowText Regular" w:cs="HelveticaNowText Regular"/>
          <w:b/>
          <w:snapToGrid w:val="0"/>
          <w:kern w:val="0"/>
          <w:sz w:val="20"/>
          <w:szCs w:val="20"/>
          <w:u w:val="single"/>
          <w:lang w:val="es-ES" w:eastAsia="es-ES"/>
          <w14:ligatures w14:val="none"/>
        </w:rPr>
        <w:lastRenderedPageBreak/>
        <w:t>ANEXO V</w:t>
      </w:r>
      <w:r w:rsidR="002F7A38" w:rsidRPr="00E0378C">
        <w:rPr>
          <w:rFonts w:ascii="HelveticaNowText Regular" w:eastAsia="Times New Roman" w:hAnsi="HelveticaNowText Regular" w:cs="HelveticaNowText Regular"/>
          <w:b/>
          <w:snapToGrid w:val="0"/>
          <w:kern w:val="0"/>
          <w:sz w:val="20"/>
          <w:szCs w:val="20"/>
          <w:u w:val="single"/>
          <w:lang w:val="es-ES" w:eastAsia="es-ES"/>
          <w14:ligatures w14:val="none"/>
        </w:rPr>
        <w:t>II</w:t>
      </w:r>
      <w:r w:rsidRPr="00E0378C">
        <w:rPr>
          <w:rFonts w:ascii="HelveticaNowText Regular" w:eastAsia="Times New Roman" w:hAnsi="HelveticaNowText Regular" w:cs="HelveticaNowText Regular"/>
          <w:b/>
          <w:snapToGrid w:val="0"/>
          <w:kern w:val="0"/>
          <w:sz w:val="20"/>
          <w:szCs w:val="20"/>
          <w:u w:val="single"/>
          <w:lang w:val="es-ES" w:eastAsia="es-ES"/>
          <w14:ligatures w14:val="none"/>
        </w:rPr>
        <w:t xml:space="preserve">.- DECLARACIÓN RESPONSABLE DE LA JUSTIFICACIÓN DE SOLVENCIA TÉCNICA O </w:t>
      </w:r>
      <w:bookmarkEnd w:id="6"/>
      <w:r w:rsidRPr="00E0378C">
        <w:rPr>
          <w:rFonts w:ascii="HelveticaNowText Regular" w:eastAsia="Times New Roman" w:hAnsi="HelveticaNowText Regular" w:cs="HelveticaNowText Regular"/>
          <w:b/>
          <w:snapToGrid w:val="0"/>
          <w:kern w:val="0"/>
          <w:sz w:val="20"/>
          <w:szCs w:val="20"/>
          <w:u w:val="single"/>
          <w:lang w:val="es-ES" w:eastAsia="es-ES"/>
          <w14:ligatures w14:val="none"/>
        </w:rPr>
        <w:t>PROFESIONAL Y, EN SU CASO, ADSCRIPCIÓN DE MEDIOS</w:t>
      </w:r>
      <w:bookmarkEnd w:id="7"/>
      <w:r w:rsidRPr="00E0378C">
        <w:rPr>
          <w:rFonts w:ascii="HelveticaNowText Regular" w:eastAsia="Times New Roman" w:hAnsi="HelveticaNowText Regular" w:cs="HelveticaNowText Regular"/>
          <w:b/>
          <w:snapToGrid w:val="0"/>
          <w:kern w:val="0"/>
          <w:sz w:val="20"/>
          <w:szCs w:val="20"/>
          <w:u w:val="single"/>
          <w:lang w:val="es-ES" w:eastAsia="es-ES"/>
          <w14:ligatures w14:val="none"/>
        </w:rPr>
        <w:t xml:space="preserve"> (DOCUMENTACIÓN COMO ADJUDICATARIO)</w:t>
      </w:r>
    </w:p>
    <w:p w14:paraId="00EE4F68" w14:textId="77777777" w:rsidR="00CE6694" w:rsidRPr="00E0378C" w:rsidRDefault="00CE6694" w:rsidP="00CE6694">
      <w:pPr>
        <w:spacing w:after="0" w:line="360" w:lineRule="auto"/>
        <w:ind w:left="601" w:hanging="601"/>
        <w:jc w:val="center"/>
        <w:rPr>
          <w:rFonts w:ascii="HelveticaNowText Regular" w:eastAsia="Times New Roman" w:hAnsi="HelveticaNowText Regular" w:cs="HelveticaNowText Regular"/>
          <w:i/>
          <w:snapToGrid w:val="0"/>
          <w:color w:val="000080"/>
          <w:kern w:val="0"/>
          <w:sz w:val="20"/>
          <w:szCs w:val="20"/>
          <w:lang w:val="es-ES" w:eastAsia="es-ES"/>
          <w14:ligatures w14:val="none"/>
        </w:rPr>
      </w:pPr>
    </w:p>
    <w:p w14:paraId="5168F3DD" w14:textId="77777777" w:rsidR="00CE6694" w:rsidRPr="00E0378C" w:rsidRDefault="00CE6694" w:rsidP="00CE6694">
      <w:pPr>
        <w:spacing w:after="0" w:line="360" w:lineRule="auto"/>
        <w:jc w:val="both"/>
        <w:rPr>
          <w:rFonts w:ascii="HelveticaNowText Regular" w:eastAsia="Times New Roman" w:hAnsi="HelveticaNowText Regular" w:cs="HelveticaNowText Regular"/>
          <w:b/>
          <w:snapToGrid w:val="0"/>
          <w:color w:val="000080"/>
          <w:kern w:val="0"/>
          <w:sz w:val="20"/>
          <w:szCs w:val="20"/>
          <w:lang w:val="es-ES" w:eastAsia="es-ES"/>
          <w14:ligatures w14:val="none"/>
        </w:rPr>
      </w:pPr>
      <w:r w:rsidRPr="00E0378C">
        <w:rPr>
          <w:rFonts w:ascii="HelveticaNowText Regular" w:eastAsia="Times New Roman" w:hAnsi="HelveticaNowText Regular" w:cs="HelveticaNowText Regular"/>
          <w:snapToGrid w:val="0"/>
          <w:kern w:val="0"/>
          <w:sz w:val="20"/>
          <w:szCs w:val="20"/>
          <w:lang w:val="es-ES" w:eastAsia="es-ES"/>
          <w14:ligatures w14:val="none"/>
        </w:rPr>
        <w:t xml:space="preserve">D./Dª. .................., con DNI número .................., en su calidad de .................. de la mercantil .................., en virtud de la escritura de poder otorgada ante el Notario ..................D./Dª. .................., en fecha </w:t>
      </w:r>
      <w:sdt>
        <w:sdtPr>
          <w:rPr>
            <w:rFonts w:ascii="HelveticaNowText Regular" w:eastAsia="Times New Roman" w:hAnsi="HelveticaNowText Regular" w:cs="HelveticaNowText Regular"/>
            <w:snapToGrid w:val="0"/>
            <w:kern w:val="0"/>
            <w:sz w:val="20"/>
            <w:szCs w:val="20"/>
            <w:lang w:val="es-ES" w:eastAsia="es-ES"/>
            <w14:ligatures w14:val="none"/>
          </w:rPr>
          <w:id w:val="866411820"/>
          <w:showingPlcHdr/>
          <w:date>
            <w:dateFormat w:val="d' de 'MMMM' de 'yyyy"/>
            <w:lid w:val="es-ES"/>
            <w:storeMappedDataAs w:val="dateTime"/>
            <w:calendar w:val="gregorian"/>
          </w:date>
        </w:sdtPr>
        <w:sdtEndPr/>
        <w:sdtContent>
          <w:r w:rsidRPr="00E0378C">
            <w:rPr>
              <w:rFonts w:ascii="HelveticaNowText Regular" w:eastAsia="Calibri" w:hAnsi="HelveticaNowText Regular" w:cs="HelveticaNowText Regular"/>
              <w:snapToGrid w:val="0"/>
              <w:color w:val="808080"/>
              <w:kern w:val="0"/>
              <w:sz w:val="20"/>
              <w:szCs w:val="20"/>
              <w:lang w:val="es-ES" w:eastAsia="es-ES"/>
              <w14:ligatures w14:val="none"/>
            </w:rPr>
            <w:t>Haga clic aquí para escribir una fecha.</w:t>
          </w:r>
        </w:sdtContent>
      </w:sdt>
      <w:r w:rsidRPr="00E0378C">
        <w:rPr>
          <w:rFonts w:ascii="HelveticaNowText Regular" w:eastAsia="Times New Roman" w:hAnsi="HelveticaNowText Regular" w:cs="HelveticaNowText Regular"/>
          <w:snapToGrid w:val="0"/>
          <w:kern w:val="0"/>
          <w:sz w:val="20"/>
          <w:szCs w:val="20"/>
          <w:lang w:val="es-ES" w:eastAsia="es-ES"/>
          <w14:ligatures w14:val="none"/>
        </w:rPr>
        <w:t>, con el número..................de su protocolo.</w:t>
      </w:r>
    </w:p>
    <w:p w14:paraId="42605022" w14:textId="77777777" w:rsidR="00CE6694" w:rsidRPr="00E0378C" w:rsidRDefault="00CE6694" w:rsidP="00CE6694">
      <w:pPr>
        <w:spacing w:after="0" w:line="360" w:lineRule="auto"/>
        <w:jc w:val="both"/>
        <w:rPr>
          <w:rFonts w:ascii="HelveticaNowText Regular" w:eastAsia="Times New Roman" w:hAnsi="HelveticaNowText Regular" w:cs="HelveticaNowText Regular"/>
          <w:b/>
          <w:snapToGrid w:val="0"/>
          <w:kern w:val="0"/>
          <w:sz w:val="20"/>
          <w:szCs w:val="20"/>
          <w:lang w:val="es-ES" w:eastAsia="es-ES"/>
          <w14:ligatures w14:val="none"/>
        </w:rPr>
      </w:pPr>
    </w:p>
    <w:p w14:paraId="03EF0E68" w14:textId="77777777" w:rsidR="00CE6694" w:rsidRPr="00E0378C" w:rsidRDefault="00CE6694" w:rsidP="00CE6694">
      <w:pPr>
        <w:spacing w:after="0" w:line="360" w:lineRule="auto"/>
        <w:jc w:val="both"/>
        <w:rPr>
          <w:rFonts w:ascii="HelveticaNowText Regular" w:eastAsia="Times New Roman" w:hAnsi="HelveticaNowText Regular" w:cs="HelveticaNowText Regular"/>
          <w:b/>
          <w:snapToGrid w:val="0"/>
          <w:kern w:val="0"/>
          <w:sz w:val="20"/>
          <w:szCs w:val="20"/>
          <w:lang w:val="es-ES" w:eastAsia="es-ES"/>
          <w14:ligatures w14:val="none"/>
        </w:rPr>
      </w:pPr>
      <w:r w:rsidRPr="00E0378C">
        <w:rPr>
          <w:rFonts w:ascii="HelveticaNowText Regular" w:eastAsia="Times New Roman" w:hAnsi="HelveticaNowText Regular" w:cs="HelveticaNowText Regular"/>
          <w:b/>
          <w:snapToGrid w:val="0"/>
          <w:kern w:val="0"/>
          <w:sz w:val="20"/>
          <w:szCs w:val="20"/>
          <w:lang w:val="es-ES" w:eastAsia="es-ES"/>
          <w14:ligatures w14:val="none"/>
        </w:rPr>
        <w:t>EXPONE:</w:t>
      </w:r>
    </w:p>
    <w:p w14:paraId="05086E65" w14:textId="77777777" w:rsidR="00CE6694" w:rsidRPr="00E0378C" w:rsidRDefault="00CE6694" w:rsidP="00CE6694">
      <w:pPr>
        <w:keepLines/>
        <w:spacing w:after="0" w:line="360" w:lineRule="auto"/>
        <w:jc w:val="both"/>
        <w:rPr>
          <w:rFonts w:ascii="HelveticaNowText Regular" w:eastAsia="Times New Roman" w:hAnsi="HelveticaNowText Regular" w:cs="HelveticaNowText Regular"/>
          <w:b/>
          <w:snapToGrid w:val="0"/>
          <w:kern w:val="0"/>
          <w:sz w:val="20"/>
          <w:szCs w:val="20"/>
          <w:lang w:val="es-ES" w:eastAsia="es-ES"/>
          <w14:ligatures w14:val="none"/>
        </w:rPr>
      </w:pPr>
      <w:r w:rsidRPr="00E0378C">
        <w:rPr>
          <w:rFonts w:ascii="HelveticaNowText Regular" w:eastAsia="Times New Roman" w:hAnsi="HelveticaNowText Regular" w:cs="HelveticaNowText Regular"/>
          <w:snapToGrid w:val="0"/>
          <w:kern w:val="0"/>
          <w:sz w:val="20"/>
          <w:szCs w:val="20"/>
          <w:lang w:val="es-ES" w:eastAsia="es-ES"/>
          <w14:ligatures w14:val="none"/>
        </w:rPr>
        <w:t xml:space="preserve">Que en cumplimiento de las condiciones y requisitos exigidos en el Pliego de Cláusulas Administrativas Particulares para concurrir a la licitación convocada por Mutua Intercomarcal, para la contratación de </w:t>
      </w:r>
      <w:sdt>
        <w:sdtPr>
          <w:rPr>
            <w:rFonts w:ascii="HelveticaNowText Regular" w:eastAsia="Times New Roman" w:hAnsi="HelveticaNowText Regular" w:cs="HelveticaNowText Regular"/>
            <w:b/>
            <w:caps/>
            <w:snapToGrid w:val="0"/>
            <w:color w:val="808080"/>
            <w:kern w:val="0"/>
            <w:sz w:val="20"/>
            <w:szCs w:val="20"/>
            <w:highlight w:val="yellow"/>
            <w:lang w:val="es-ES" w:eastAsia="es-ES"/>
            <w14:ligatures w14:val="none"/>
          </w:rPr>
          <w:alias w:val="Título"/>
          <w:tag w:val=""/>
          <w:id w:val="1785463473"/>
          <w:showingPlcHdr/>
          <w:dataBinding w:prefixMappings="xmlns:ns0='http://purl.org/dc/elements/1.1/' xmlns:ns1='http://schemas.openxmlformats.org/package/2006/metadata/core-properties' " w:xpath="/ns1:coreProperties[1]/ns0:title[1]" w:storeItemID="{6C3C8BC8-F283-45AE-878A-BAB7291924A1}"/>
          <w:text/>
        </w:sdtPr>
        <w:sdtEndPr>
          <w:rPr>
            <w:b w:val="0"/>
            <w:caps w:val="0"/>
          </w:rPr>
        </w:sdtEndPr>
        <w:sdtContent>
          <w:r w:rsidRPr="00E0378C">
            <w:rPr>
              <w:rFonts w:ascii="HelveticaNowText Regular" w:eastAsia="Times New Roman" w:hAnsi="HelveticaNowText Regular" w:cs="HelveticaNowText Regular"/>
              <w:b/>
              <w:caps/>
              <w:snapToGrid w:val="0"/>
              <w:color w:val="808080"/>
              <w:kern w:val="0"/>
              <w:sz w:val="20"/>
              <w:szCs w:val="20"/>
              <w:highlight w:val="yellow"/>
              <w:lang w:val="es-ES" w:eastAsia="es-ES"/>
              <w14:ligatures w14:val="none"/>
            </w:rPr>
            <w:t xml:space="preserve">     </w:t>
          </w:r>
        </w:sdtContent>
      </w:sdt>
      <w:r w:rsidRPr="00E0378C">
        <w:rPr>
          <w:rFonts w:ascii="HelveticaNowText Regular" w:eastAsia="Times New Roman" w:hAnsi="HelveticaNowText Regular" w:cs="HelveticaNowText Regular"/>
          <w:b/>
          <w:snapToGrid w:val="0"/>
          <w:kern w:val="0"/>
          <w:sz w:val="20"/>
          <w:szCs w:val="20"/>
          <w:lang w:val="es-ES" w:eastAsia="es-ES"/>
          <w14:ligatures w14:val="none"/>
        </w:rPr>
        <w:t xml:space="preserve">, </w:t>
      </w:r>
      <w:r w:rsidRPr="00E0378C">
        <w:rPr>
          <w:rFonts w:ascii="HelveticaNowText Regular" w:eastAsia="Times New Roman" w:hAnsi="HelveticaNowText Regular" w:cs="HelveticaNowText Regular"/>
          <w:snapToGrid w:val="0"/>
          <w:kern w:val="0"/>
          <w:sz w:val="20"/>
          <w:szCs w:val="20"/>
          <w:lang w:val="es-ES" w:eastAsia="es-ES"/>
          <w14:ligatures w14:val="none"/>
        </w:rPr>
        <w:t xml:space="preserve">con número de expediente </w:t>
      </w:r>
      <w:sdt>
        <w:sdtPr>
          <w:rPr>
            <w:rFonts w:ascii="HelveticaNowText Regular" w:eastAsia="Times New Roman" w:hAnsi="HelveticaNowText Regular" w:cs="HelveticaNowText Regular"/>
            <w:snapToGrid w:val="0"/>
            <w:kern w:val="0"/>
            <w:sz w:val="20"/>
            <w:szCs w:val="20"/>
            <w:highlight w:val="yellow"/>
            <w:lang w:val="es-ES" w:eastAsia="es-ES"/>
            <w14:ligatures w14:val="none"/>
          </w:rPr>
          <w:alias w:val="Categoría"/>
          <w:tag w:val=""/>
          <w:id w:val="897633746"/>
          <w:showingPlcHdr/>
          <w:dataBinding w:prefixMappings="xmlns:ns0='http://purl.org/dc/elements/1.1/' xmlns:ns1='http://schemas.openxmlformats.org/package/2006/metadata/core-properties' " w:xpath="/ns1:coreProperties[1]/ns1:category[1]" w:storeItemID="{6C3C8BC8-F283-45AE-878A-BAB7291924A1}"/>
          <w:text/>
        </w:sdtPr>
        <w:sdtEndPr/>
        <w:sdtContent>
          <w:r w:rsidRPr="00E0378C">
            <w:rPr>
              <w:rFonts w:ascii="HelveticaNowText Regular" w:eastAsia="Times New Roman" w:hAnsi="HelveticaNowText Regular" w:cs="HelveticaNowText Regular"/>
              <w:snapToGrid w:val="0"/>
              <w:kern w:val="0"/>
              <w:sz w:val="20"/>
              <w:szCs w:val="20"/>
              <w:highlight w:val="yellow"/>
              <w:lang w:val="es-ES" w:eastAsia="es-ES"/>
              <w14:ligatures w14:val="none"/>
            </w:rPr>
            <w:t xml:space="preserve">     </w:t>
          </w:r>
        </w:sdtContent>
      </w:sdt>
      <w:r w:rsidRPr="00E0378C">
        <w:rPr>
          <w:rFonts w:ascii="HelveticaNowText Regular" w:eastAsia="Times New Roman" w:hAnsi="HelveticaNowText Regular" w:cs="HelveticaNowText Regular"/>
          <w:b/>
          <w:snapToGrid w:val="0"/>
          <w:kern w:val="0"/>
          <w:sz w:val="20"/>
          <w:szCs w:val="20"/>
          <w:lang w:val="es-ES" w:eastAsia="es-ES"/>
          <w14:ligatures w14:val="none"/>
        </w:rPr>
        <w:t>,</w:t>
      </w:r>
    </w:p>
    <w:p w14:paraId="2F7FDE87" w14:textId="77777777" w:rsidR="00CE6694" w:rsidRPr="00E0378C" w:rsidRDefault="00CE6694" w:rsidP="00CE6694">
      <w:pPr>
        <w:spacing w:after="0" w:line="360" w:lineRule="auto"/>
        <w:jc w:val="both"/>
        <w:rPr>
          <w:rFonts w:ascii="HelveticaNowText Regular" w:eastAsia="Times New Roman" w:hAnsi="HelveticaNowText Regular" w:cs="HelveticaNowText Regular"/>
          <w:snapToGrid w:val="0"/>
          <w:kern w:val="0"/>
          <w:sz w:val="20"/>
          <w:szCs w:val="20"/>
          <w:lang w:val="es-ES" w:eastAsia="es-ES"/>
          <w14:ligatures w14:val="none"/>
        </w:rPr>
      </w:pPr>
    </w:p>
    <w:p w14:paraId="57889F9B" w14:textId="77777777" w:rsidR="00CE6694" w:rsidRPr="00E0378C" w:rsidRDefault="00CE6694" w:rsidP="00CE6694">
      <w:pPr>
        <w:autoSpaceDE w:val="0"/>
        <w:autoSpaceDN w:val="0"/>
        <w:adjustRightInd w:val="0"/>
        <w:spacing w:after="0" w:line="240" w:lineRule="auto"/>
        <w:jc w:val="both"/>
        <w:rPr>
          <w:rFonts w:ascii="HelveticaNowText Regular" w:eastAsia="Times New Roman" w:hAnsi="HelveticaNowText Regular" w:cs="HelveticaNowText Regular"/>
          <w:b/>
          <w:snapToGrid w:val="0"/>
          <w:kern w:val="0"/>
          <w:sz w:val="20"/>
          <w:szCs w:val="20"/>
          <w:lang w:val="es-ES" w:eastAsia="es-ES"/>
          <w14:ligatures w14:val="none"/>
        </w:rPr>
      </w:pPr>
      <w:r w:rsidRPr="00E0378C">
        <w:rPr>
          <w:rFonts w:ascii="HelveticaNowText Regular" w:eastAsia="Times New Roman" w:hAnsi="HelveticaNowText Regular" w:cs="HelveticaNowText Regular"/>
          <w:b/>
          <w:snapToGrid w:val="0"/>
          <w:kern w:val="0"/>
          <w:sz w:val="20"/>
          <w:szCs w:val="20"/>
          <w:lang w:val="es-ES" w:eastAsia="es-ES"/>
          <w14:ligatures w14:val="none"/>
        </w:rPr>
        <w:t>DECLARA:</w:t>
      </w:r>
    </w:p>
    <w:p w14:paraId="2F5FF0D9" w14:textId="77777777" w:rsidR="00CE6694" w:rsidRPr="00E0378C" w:rsidRDefault="00CE6694" w:rsidP="00CE6694">
      <w:pPr>
        <w:autoSpaceDE w:val="0"/>
        <w:autoSpaceDN w:val="0"/>
        <w:adjustRightInd w:val="0"/>
        <w:spacing w:after="0" w:line="240" w:lineRule="auto"/>
        <w:jc w:val="both"/>
        <w:rPr>
          <w:rFonts w:ascii="HelveticaNowText Regular" w:eastAsia="Times New Roman" w:hAnsi="HelveticaNowText Regular" w:cs="HelveticaNowText Regular"/>
          <w:b/>
          <w:snapToGrid w:val="0"/>
          <w:kern w:val="0"/>
          <w:sz w:val="20"/>
          <w:szCs w:val="20"/>
          <w:lang w:val="es-ES" w:eastAsia="es-ES"/>
          <w14:ligatures w14:val="none"/>
        </w:rPr>
      </w:pPr>
    </w:p>
    <w:p w14:paraId="0EA7921F" w14:textId="77777777" w:rsidR="00CE6694" w:rsidRPr="00E0378C" w:rsidRDefault="00CE6694" w:rsidP="00CE6694">
      <w:pPr>
        <w:snapToGrid w:val="0"/>
        <w:spacing w:after="0" w:line="360" w:lineRule="auto"/>
        <w:jc w:val="both"/>
        <w:rPr>
          <w:rFonts w:ascii="HelveticaNowText Regular" w:eastAsia="Times New Roman" w:hAnsi="HelveticaNowText Regular" w:cs="HelveticaNowText Regular"/>
          <w:b/>
          <w:snapToGrid w:val="0"/>
          <w:kern w:val="0"/>
          <w:sz w:val="20"/>
          <w:szCs w:val="20"/>
          <w:lang w:val="es-ES" w:eastAsia="es-ES"/>
          <w14:ligatures w14:val="none"/>
        </w:rPr>
      </w:pPr>
      <w:r w:rsidRPr="00E0378C">
        <w:rPr>
          <w:rFonts w:ascii="HelveticaNowText Regular" w:eastAsia="Times New Roman" w:hAnsi="HelveticaNowText Regular" w:cs="HelveticaNowText Regular"/>
          <w:snapToGrid w:val="0"/>
          <w:kern w:val="0"/>
          <w:sz w:val="20"/>
          <w:szCs w:val="20"/>
          <w:lang w:val="es-ES" w:eastAsia="es-ES"/>
          <w14:ligatures w14:val="none"/>
        </w:rPr>
        <w:t>Que la relación de los principales servicios o trabajos realizados igual o similar naturaleza al que corresponde el contrato, que incluya importe, fechas y beneficiarios públicos o privados de los mismos realizados en el curso de los últimos tres (3) años, correspondientes al mismo tipo o naturaleza al que corresponde el objeto de la presente licitación.</w:t>
      </w:r>
    </w:p>
    <w:p w14:paraId="4D9D6835" w14:textId="77777777" w:rsidR="00CE6694" w:rsidRPr="00493B13" w:rsidRDefault="00CE6694" w:rsidP="00CE6694">
      <w:pPr>
        <w:snapToGrid w:val="0"/>
        <w:spacing w:after="0" w:line="360" w:lineRule="auto"/>
        <w:jc w:val="both"/>
        <w:rPr>
          <w:rFonts w:ascii="HelveticaNowText Regular" w:eastAsia="Times New Roman" w:hAnsi="HelveticaNowText Regular" w:cs="HelveticaNowText Regular"/>
          <w:bCs/>
          <w:snapToGrid w:val="0"/>
          <w:color w:val="FF0000"/>
          <w:kern w:val="0"/>
          <w:sz w:val="22"/>
          <w:szCs w:val="22"/>
          <w:lang w:val="es-ES" w:eastAsia="es-ES"/>
          <w14:ligatures w14:val="none"/>
        </w:rPr>
      </w:pPr>
    </w:p>
    <w:tbl>
      <w:tblPr>
        <w:tblW w:w="5201" w:type="pct"/>
        <w:tblCellMar>
          <w:left w:w="70" w:type="dxa"/>
          <w:right w:w="70" w:type="dxa"/>
        </w:tblCellMar>
        <w:tblLook w:val="01E0" w:firstRow="1" w:lastRow="1" w:firstColumn="1" w:lastColumn="1" w:noHBand="0" w:noVBand="0"/>
      </w:tblPr>
      <w:tblGrid>
        <w:gridCol w:w="792"/>
        <w:gridCol w:w="2588"/>
        <w:gridCol w:w="2228"/>
        <w:gridCol w:w="1786"/>
        <w:gridCol w:w="1421"/>
      </w:tblGrid>
      <w:tr w:rsidR="00CE6694" w:rsidRPr="00493B13" w14:paraId="218707FB" w14:textId="77777777">
        <w:trPr>
          <w:trHeight w:hRule="exact" w:val="1113"/>
        </w:trPr>
        <w:tc>
          <w:tcPr>
            <w:tcW w:w="449" w:type="pct"/>
            <w:tcBorders>
              <w:top w:val="single" w:sz="12" w:space="0" w:color="000000"/>
              <w:left w:val="single" w:sz="12" w:space="0" w:color="000000"/>
              <w:bottom w:val="single" w:sz="4" w:space="0" w:color="auto"/>
              <w:right w:val="nil"/>
            </w:tcBorders>
            <w:shd w:val="clear" w:color="auto" w:fill="00B050"/>
            <w:vAlign w:val="center"/>
            <w:hideMark/>
          </w:tcPr>
          <w:p w14:paraId="2AB394E5" w14:textId="77777777" w:rsidR="00CE6694" w:rsidRPr="00E0378C" w:rsidRDefault="00CE6694" w:rsidP="00CE6694">
            <w:pPr>
              <w:snapToGrid w:val="0"/>
              <w:spacing w:after="0" w:line="240" w:lineRule="auto"/>
              <w:jc w:val="center"/>
              <w:rPr>
                <w:rFonts w:ascii="HelveticaNowText Regular" w:eastAsia="Times New Roman" w:hAnsi="HelveticaNowText Regular" w:cs="HelveticaNowText Regular"/>
                <w:b/>
                <w:bCs/>
                <w:snapToGrid w:val="0"/>
                <w:color w:val="FFFFFF"/>
                <w:kern w:val="0"/>
                <w:sz w:val="20"/>
                <w:szCs w:val="20"/>
                <w:u w:val="single"/>
                <w:lang w:eastAsia="es-ES"/>
                <w14:ligatures w14:val="none"/>
              </w:rPr>
            </w:pPr>
            <w:r w:rsidRPr="00E0378C">
              <w:rPr>
                <w:rFonts w:ascii="HelveticaNowText Regular" w:eastAsia="Times New Roman" w:hAnsi="HelveticaNowText Regular" w:cs="HelveticaNowText Regular"/>
                <w:b/>
                <w:bCs/>
                <w:snapToGrid w:val="0"/>
                <w:color w:val="FFFFFF"/>
                <w:kern w:val="0"/>
                <w:sz w:val="20"/>
                <w:szCs w:val="20"/>
                <w:u w:val="single"/>
                <w:lang w:eastAsia="es-ES"/>
                <w14:ligatures w14:val="none"/>
              </w:rPr>
              <w:t>AÑOS</w:t>
            </w:r>
          </w:p>
        </w:tc>
        <w:tc>
          <w:tcPr>
            <w:tcW w:w="1468" w:type="pct"/>
            <w:tcBorders>
              <w:top w:val="single" w:sz="12" w:space="0" w:color="000000"/>
              <w:left w:val="single" w:sz="8" w:space="0" w:color="000000"/>
              <w:bottom w:val="single" w:sz="12" w:space="0" w:color="000000"/>
              <w:right w:val="single" w:sz="8" w:space="0" w:color="000000"/>
            </w:tcBorders>
            <w:shd w:val="clear" w:color="auto" w:fill="00B050"/>
            <w:vAlign w:val="center"/>
            <w:hideMark/>
          </w:tcPr>
          <w:p w14:paraId="4663CE49" w14:textId="77777777" w:rsidR="00CE6694" w:rsidRPr="00E0378C" w:rsidRDefault="00CE6694" w:rsidP="00CE6694">
            <w:pPr>
              <w:snapToGrid w:val="0"/>
              <w:spacing w:after="0" w:line="240" w:lineRule="auto"/>
              <w:jc w:val="center"/>
              <w:rPr>
                <w:rFonts w:ascii="HelveticaNowText Regular" w:eastAsia="Times New Roman" w:hAnsi="HelveticaNowText Regular" w:cs="HelveticaNowText Regular"/>
                <w:b/>
                <w:bCs/>
                <w:snapToGrid w:val="0"/>
                <w:color w:val="FFFFFF"/>
                <w:kern w:val="0"/>
                <w:sz w:val="20"/>
                <w:szCs w:val="20"/>
                <w:u w:val="single"/>
                <w:lang w:eastAsia="es-ES"/>
                <w14:ligatures w14:val="none"/>
              </w:rPr>
            </w:pPr>
            <w:r w:rsidRPr="00E0378C">
              <w:rPr>
                <w:rFonts w:ascii="HelveticaNowText Regular" w:eastAsia="Times New Roman" w:hAnsi="HelveticaNowText Regular" w:cs="HelveticaNowText Regular"/>
                <w:b/>
                <w:bCs/>
                <w:snapToGrid w:val="0"/>
                <w:color w:val="FFFFFF"/>
                <w:kern w:val="0"/>
                <w:sz w:val="20"/>
                <w:szCs w:val="20"/>
                <w:u w:val="single"/>
                <w:lang w:eastAsia="es-ES"/>
                <w14:ligatures w14:val="none"/>
              </w:rPr>
              <w:t>CLIENTE</w:t>
            </w:r>
          </w:p>
        </w:tc>
        <w:tc>
          <w:tcPr>
            <w:tcW w:w="1264" w:type="pct"/>
            <w:tcBorders>
              <w:top w:val="single" w:sz="12" w:space="0" w:color="000000"/>
              <w:left w:val="nil"/>
              <w:bottom w:val="single" w:sz="12" w:space="0" w:color="000000"/>
              <w:right w:val="single" w:sz="8" w:space="0" w:color="000000"/>
            </w:tcBorders>
            <w:shd w:val="clear" w:color="auto" w:fill="00B050"/>
            <w:vAlign w:val="center"/>
            <w:hideMark/>
          </w:tcPr>
          <w:p w14:paraId="7DEDB017" w14:textId="77777777" w:rsidR="00CE6694" w:rsidRPr="00E0378C" w:rsidRDefault="00CE6694" w:rsidP="00CE6694">
            <w:pPr>
              <w:snapToGrid w:val="0"/>
              <w:spacing w:after="0" w:line="240" w:lineRule="auto"/>
              <w:jc w:val="center"/>
              <w:rPr>
                <w:rFonts w:ascii="HelveticaNowText Regular" w:eastAsia="Times New Roman" w:hAnsi="HelveticaNowText Regular" w:cs="HelveticaNowText Regular"/>
                <w:b/>
                <w:bCs/>
                <w:snapToGrid w:val="0"/>
                <w:color w:val="FFFFFF"/>
                <w:kern w:val="0"/>
                <w:sz w:val="20"/>
                <w:szCs w:val="20"/>
                <w:u w:val="single"/>
                <w:lang w:eastAsia="es-ES"/>
                <w14:ligatures w14:val="none"/>
              </w:rPr>
            </w:pPr>
            <w:r w:rsidRPr="00E0378C">
              <w:rPr>
                <w:rFonts w:ascii="HelveticaNowText Regular" w:eastAsia="Times New Roman" w:hAnsi="HelveticaNowText Regular" w:cs="HelveticaNowText Regular"/>
                <w:b/>
                <w:bCs/>
                <w:snapToGrid w:val="0"/>
                <w:color w:val="FFFFFF"/>
                <w:kern w:val="0"/>
                <w:sz w:val="20"/>
                <w:szCs w:val="20"/>
                <w:u w:val="single"/>
                <w:lang w:eastAsia="es-ES"/>
                <w14:ligatures w14:val="none"/>
              </w:rPr>
              <w:t>PERSONA DE CONTACTO</w:t>
            </w:r>
          </w:p>
        </w:tc>
        <w:tc>
          <w:tcPr>
            <w:tcW w:w="1013" w:type="pct"/>
            <w:tcBorders>
              <w:top w:val="single" w:sz="12" w:space="0" w:color="000000"/>
              <w:left w:val="nil"/>
              <w:bottom w:val="single" w:sz="12" w:space="0" w:color="000000"/>
              <w:right w:val="nil"/>
            </w:tcBorders>
            <w:shd w:val="clear" w:color="auto" w:fill="00B050"/>
            <w:vAlign w:val="center"/>
            <w:hideMark/>
          </w:tcPr>
          <w:p w14:paraId="22895FF0" w14:textId="77777777" w:rsidR="00CE6694" w:rsidRPr="00E0378C" w:rsidRDefault="00CE6694" w:rsidP="00CE6694">
            <w:pPr>
              <w:snapToGrid w:val="0"/>
              <w:spacing w:after="0" w:line="240" w:lineRule="auto"/>
              <w:jc w:val="center"/>
              <w:rPr>
                <w:rFonts w:ascii="HelveticaNowText Regular" w:eastAsia="Times New Roman" w:hAnsi="HelveticaNowText Regular" w:cs="HelveticaNowText Regular"/>
                <w:b/>
                <w:bCs/>
                <w:snapToGrid w:val="0"/>
                <w:color w:val="FFFFFF"/>
                <w:kern w:val="0"/>
                <w:sz w:val="20"/>
                <w:szCs w:val="20"/>
                <w:u w:val="single"/>
                <w:lang w:eastAsia="es-ES"/>
                <w14:ligatures w14:val="none"/>
              </w:rPr>
            </w:pPr>
            <w:r w:rsidRPr="00E0378C">
              <w:rPr>
                <w:rFonts w:ascii="HelveticaNowText Regular" w:eastAsia="Times New Roman" w:hAnsi="HelveticaNowText Regular" w:cs="HelveticaNowText Regular"/>
                <w:b/>
                <w:bCs/>
                <w:snapToGrid w:val="0"/>
                <w:color w:val="FFFFFF"/>
                <w:kern w:val="0"/>
                <w:sz w:val="20"/>
                <w:szCs w:val="20"/>
                <w:u w:val="single"/>
                <w:lang w:eastAsia="es-ES"/>
                <w14:ligatures w14:val="none"/>
              </w:rPr>
              <w:t>DESCRIPCIÓN DEL SERVICIO</w:t>
            </w:r>
          </w:p>
        </w:tc>
        <w:tc>
          <w:tcPr>
            <w:tcW w:w="806" w:type="pct"/>
            <w:tcBorders>
              <w:top w:val="single" w:sz="12" w:space="0" w:color="000000"/>
              <w:left w:val="single" w:sz="8" w:space="0" w:color="000000"/>
              <w:bottom w:val="single" w:sz="12" w:space="0" w:color="000000"/>
              <w:right w:val="single" w:sz="12" w:space="0" w:color="000000"/>
            </w:tcBorders>
            <w:shd w:val="clear" w:color="auto" w:fill="00B050"/>
            <w:vAlign w:val="center"/>
            <w:hideMark/>
          </w:tcPr>
          <w:p w14:paraId="0B323E27" w14:textId="77777777" w:rsidR="00CE6694" w:rsidRPr="00E0378C" w:rsidRDefault="00CE6694" w:rsidP="00CE6694">
            <w:pPr>
              <w:snapToGrid w:val="0"/>
              <w:spacing w:after="0" w:line="240" w:lineRule="auto"/>
              <w:jc w:val="center"/>
              <w:rPr>
                <w:rFonts w:ascii="HelveticaNowText Regular" w:eastAsia="Times New Roman" w:hAnsi="HelveticaNowText Regular" w:cs="HelveticaNowText Regular"/>
                <w:b/>
                <w:bCs/>
                <w:snapToGrid w:val="0"/>
                <w:color w:val="FFFFFF"/>
                <w:kern w:val="0"/>
                <w:sz w:val="20"/>
                <w:szCs w:val="20"/>
                <w:u w:val="single"/>
                <w:lang w:eastAsia="es-ES"/>
                <w14:ligatures w14:val="none"/>
              </w:rPr>
            </w:pPr>
            <w:r w:rsidRPr="00E0378C">
              <w:rPr>
                <w:rFonts w:ascii="HelveticaNowText Regular" w:eastAsia="Times New Roman" w:hAnsi="HelveticaNowText Regular" w:cs="HelveticaNowText Regular"/>
                <w:b/>
                <w:bCs/>
                <w:snapToGrid w:val="0"/>
                <w:color w:val="FFFFFF"/>
                <w:kern w:val="0"/>
                <w:sz w:val="20"/>
                <w:szCs w:val="20"/>
                <w:u w:val="single"/>
                <w:lang w:eastAsia="es-ES"/>
                <w14:ligatures w14:val="none"/>
              </w:rPr>
              <w:t>IMPORTE FACTURADO (Sin IVA)</w:t>
            </w:r>
          </w:p>
        </w:tc>
      </w:tr>
      <w:tr w:rsidR="00CE6694" w:rsidRPr="00493B13" w14:paraId="519DFD82" w14:textId="77777777">
        <w:trPr>
          <w:trHeight w:hRule="exact" w:val="462"/>
        </w:trPr>
        <w:tc>
          <w:tcPr>
            <w:tcW w:w="449" w:type="pct"/>
            <w:tcBorders>
              <w:top w:val="single" w:sz="4" w:space="0" w:color="auto"/>
              <w:left w:val="single" w:sz="4" w:space="0" w:color="auto"/>
              <w:bottom w:val="single" w:sz="4" w:space="0" w:color="auto"/>
              <w:right w:val="single" w:sz="4" w:space="0" w:color="auto"/>
            </w:tcBorders>
            <w:vAlign w:val="center"/>
            <w:hideMark/>
          </w:tcPr>
          <w:p w14:paraId="5449E94C" w14:textId="77777777" w:rsidR="00CE6694" w:rsidRPr="00E0378C" w:rsidRDefault="00CE6694" w:rsidP="00CE6694">
            <w:pPr>
              <w:snapToGrid w:val="0"/>
              <w:spacing w:after="0" w:line="360" w:lineRule="auto"/>
              <w:rPr>
                <w:rFonts w:ascii="HelveticaNowText Regular" w:eastAsia="Times New Roman" w:hAnsi="HelveticaNowText Regular" w:cs="HelveticaNowText Regular"/>
                <w:b/>
                <w:bCs/>
                <w:snapToGrid w:val="0"/>
                <w:kern w:val="0"/>
                <w:sz w:val="20"/>
                <w:szCs w:val="20"/>
                <w:lang w:eastAsia="es-ES"/>
                <w14:ligatures w14:val="none"/>
              </w:rPr>
            </w:pPr>
            <w:r w:rsidRPr="00E0378C">
              <w:rPr>
                <w:rFonts w:ascii="HelveticaNowText Regular" w:eastAsia="Times New Roman" w:hAnsi="HelveticaNowText Regular" w:cs="HelveticaNowText Regular"/>
                <w:b/>
                <w:bCs/>
                <w:snapToGrid w:val="0"/>
                <w:kern w:val="0"/>
                <w:sz w:val="20"/>
                <w:szCs w:val="20"/>
                <w:lang w:eastAsia="es-ES"/>
                <w14:ligatures w14:val="none"/>
              </w:rPr>
              <w:t> </w:t>
            </w:r>
          </w:p>
        </w:tc>
        <w:tc>
          <w:tcPr>
            <w:tcW w:w="1468" w:type="pct"/>
            <w:tcBorders>
              <w:top w:val="nil"/>
              <w:left w:val="single" w:sz="4" w:space="0" w:color="auto"/>
              <w:bottom w:val="single" w:sz="8" w:space="0" w:color="000000"/>
              <w:right w:val="single" w:sz="8" w:space="0" w:color="000000"/>
            </w:tcBorders>
            <w:vAlign w:val="center"/>
            <w:hideMark/>
          </w:tcPr>
          <w:p w14:paraId="3287DC88" w14:textId="77777777" w:rsidR="00CE6694" w:rsidRPr="00E0378C" w:rsidRDefault="00CE6694" w:rsidP="00CE6694">
            <w:pPr>
              <w:snapToGrid w:val="0"/>
              <w:spacing w:after="0" w:line="360" w:lineRule="auto"/>
              <w:rPr>
                <w:rFonts w:ascii="HelveticaNowText Regular" w:eastAsia="Times New Roman" w:hAnsi="HelveticaNowText Regular" w:cs="HelveticaNowText Regular"/>
                <w:b/>
                <w:bCs/>
                <w:snapToGrid w:val="0"/>
                <w:kern w:val="0"/>
                <w:sz w:val="20"/>
                <w:szCs w:val="20"/>
                <w:lang w:val="es-ES" w:eastAsia="es-ES"/>
                <w14:ligatures w14:val="none"/>
              </w:rPr>
            </w:pPr>
            <w:r w:rsidRPr="00E0378C">
              <w:rPr>
                <w:rFonts w:ascii="HelveticaNowText Regular" w:eastAsia="Times New Roman" w:hAnsi="HelveticaNowText Regular" w:cs="HelveticaNowText Regular"/>
                <w:b/>
                <w:bCs/>
                <w:snapToGrid w:val="0"/>
                <w:kern w:val="0"/>
                <w:sz w:val="20"/>
                <w:szCs w:val="20"/>
                <w:lang w:eastAsia="es-ES"/>
                <w14:ligatures w14:val="none"/>
              </w:rPr>
              <w:t> </w:t>
            </w:r>
          </w:p>
        </w:tc>
        <w:tc>
          <w:tcPr>
            <w:tcW w:w="1264" w:type="pct"/>
            <w:tcBorders>
              <w:top w:val="nil"/>
              <w:left w:val="nil"/>
              <w:bottom w:val="single" w:sz="8" w:space="0" w:color="000000"/>
              <w:right w:val="single" w:sz="8" w:space="0" w:color="000000"/>
            </w:tcBorders>
            <w:vAlign w:val="center"/>
            <w:hideMark/>
          </w:tcPr>
          <w:p w14:paraId="212411AB" w14:textId="77777777" w:rsidR="00CE6694" w:rsidRPr="00E0378C" w:rsidRDefault="00CE6694" w:rsidP="00CE6694">
            <w:pPr>
              <w:snapToGrid w:val="0"/>
              <w:spacing w:after="0" w:line="360" w:lineRule="auto"/>
              <w:rPr>
                <w:rFonts w:ascii="HelveticaNowText Regular" w:eastAsia="Times New Roman" w:hAnsi="HelveticaNowText Regular" w:cs="HelveticaNowText Regular"/>
                <w:b/>
                <w:bCs/>
                <w:snapToGrid w:val="0"/>
                <w:kern w:val="0"/>
                <w:sz w:val="20"/>
                <w:szCs w:val="20"/>
                <w:lang w:val="es-ES" w:eastAsia="es-ES"/>
                <w14:ligatures w14:val="none"/>
              </w:rPr>
            </w:pPr>
            <w:r w:rsidRPr="00E0378C">
              <w:rPr>
                <w:rFonts w:ascii="HelveticaNowText Regular" w:eastAsia="Times New Roman" w:hAnsi="HelveticaNowText Regular" w:cs="HelveticaNowText Regular"/>
                <w:b/>
                <w:bCs/>
                <w:snapToGrid w:val="0"/>
                <w:kern w:val="0"/>
                <w:sz w:val="20"/>
                <w:szCs w:val="20"/>
                <w:lang w:eastAsia="es-ES"/>
                <w14:ligatures w14:val="none"/>
              </w:rPr>
              <w:t> </w:t>
            </w:r>
          </w:p>
        </w:tc>
        <w:tc>
          <w:tcPr>
            <w:tcW w:w="1013" w:type="pct"/>
            <w:vMerge w:val="restart"/>
            <w:tcBorders>
              <w:top w:val="nil"/>
              <w:left w:val="single" w:sz="8" w:space="0" w:color="000000"/>
              <w:bottom w:val="single" w:sz="12" w:space="0" w:color="000000"/>
              <w:right w:val="nil"/>
            </w:tcBorders>
            <w:vAlign w:val="center"/>
            <w:hideMark/>
          </w:tcPr>
          <w:p w14:paraId="7FC692CD" w14:textId="77777777" w:rsidR="00CE6694" w:rsidRPr="00E0378C" w:rsidRDefault="00CE6694" w:rsidP="00CE6694">
            <w:pPr>
              <w:snapToGrid w:val="0"/>
              <w:spacing w:after="0" w:line="240" w:lineRule="auto"/>
              <w:jc w:val="center"/>
              <w:rPr>
                <w:rFonts w:ascii="HelveticaNowText Regular" w:eastAsia="Times New Roman" w:hAnsi="HelveticaNowText Regular" w:cs="HelveticaNowText Regular"/>
                <w:b/>
                <w:bCs/>
                <w:snapToGrid w:val="0"/>
                <w:kern w:val="0"/>
                <w:sz w:val="20"/>
                <w:szCs w:val="20"/>
                <w:lang w:val="es-ES" w:eastAsia="es-ES"/>
                <w14:ligatures w14:val="none"/>
              </w:rPr>
            </w:pPr>
            <w:r w:rsidRPr="00E0378C">
              <w:rPr>
                <w:rFonts w:ascii="HelveticaNowText Regular" w:eastAsia="Times New Roman" w:hAnsi="HelveticaNowText Regular" w:cs="HelveticaNowText Regular"/>
                <w:b/>
                <w:bCs/>
                <w:snapToGrid w:val="0"/>
                <w:kern w:val="0"/>
                <w:sz w:val="20"/>
                <w:szCs w:val="20"/>
                <w:highlight w:val="yellow"/>
                <w:lang w:val="es-ES" w:eastAsia="es-ES"/>
                <w14:ligatures w14:val="none"/>
              </w:rPr>
              <w:t>XXXXXXXX</w:t>
            </w:r>
          </w:p>
        </w:tc>
        <w:tc>
          <w:tcPr>
            <w:tcW w:w="806" w:type="pct"/>
            <w:tcBorders>
              <w:top w:val="nil"/>
              <w:left w:val="single" w:sz="8" w:space="0" w:color="000000"/>
              <w:bottom w:val="single" w:sz="8" w:space="0" w:color="000000"/>
              <w:right w:val="single" w:sz="12" w:space="0" w:color="000000"/>
            </w:tcBorders>
            <w:vAlign w:val="center"/>
            <w:hideMark/>
          </w:tcPr>
          <w:p w14:paraId="7FFABFD3" w14:textId="77777777" w:rsidR="00CE6694" w:rsidRPr="00E0378C" w:rsidRDefault="00CE6694" w:rsidP="00CE6694">
            <w:pPr>
              <w:snapToGrid w:val="0"/>
              <w:spacing w:after="0" w:line="360" w:lineRule="auto"/>
              <w:rPr>
                <w:rFonts w:ascii="HelveticaNowText Regular" w:eastAsia="Times New Roman" w:hAnsi="HelveticaNowText Regular" w:cs="HelveticaNowText Regular"/>
                <w:b/>
                <w:bCs/>
                <w:snapToGrid w:val="0"/>
                <w:kern w:val="0"/>
                <w:sz w:val="20"/>
                <w:szCs w:val="20"/>
                <w:lang w:val="es-ES" w:eastAsia="es-ES"/>
                <w14:ligatures w14:val="none"/>
              </w:rPr>
            </w:pPr>
            <w:r w:rsidRPr="00E0378C">
              <w:rPr>
                <w:rFonts w:ascii="HelveticaNowText Regular" w:eastAsia="Times New Roman" w:hAnsi="HelveticaNowText Regular" w:cs="HelveticaNowText Regular"/>
                <w:b/>
                <w:bCs/>
                <w:snapToGrid w:val="0"/>
                <w:kern w:val="0"/>
                <w:sz w:val="20"/>
                <w:szCs w:val="20"/>
                <w:lang w:val="es-ES" w:eastAsia="es-ES"/>
                <w14:ligatures w14:val="none"/>
              </w:rPr>
              <w:t> </w:t>
            </w:r>
          </w:p>
        </w:tc>
      </w:tr>
      <w:tr w:rsidR="00CE6694" w:rsidRPr="00493B13" w14:paraId="663CE094" w14:textId="77777777">
        <w:trPr>
          <w:trHeight w:hRule="exact" w:val="441"/>
        </w:trPr>
        <w:tc>
          <w:tcPr>
            <w:tcW w:w="449" w:type="pct"/>
            <w:tcBorders>
              <w:top w:val="single" w:sz="4" w:space="0" w:color="auto"/>
              <w:left w:val="single" w:sz="4" w:space="0" w:color="auto"/>
              <w:bottom w:val="single" w:sz="4" w:space="0" w:color="auto"/>
              <w:right w:val="single" w:sz="4" w:space="0" w:color="auto"/>
            </w:tcBorders>
            <w:vAlign w:val="center"/>
            <w:hideMark/>
          </w:tcPr>
          <w:p w14:paraId="351347CF" w14:textId="77777777" w:rsidR="00CE6694" w:rsidRPr="00E0378C" w:rsidRDefault="00CE6694" w:rsidP="00CE6694">
            <w:pPr>
              <w:snapToGrid w:val="0"/>
              <w:spacing w:after="0" w:line="360" w:lineRule="auto"/>
              <w:rPr>
                <w:rFonts w:ascii="HelveticaNowText Regular" w:eastAsia="Times New Roman" w:hAnsi="HelveticaNowText Regular" w:cs="HelveticaNowText Regular"/>
                <w:b/>
                <w:bCs/>
                <w:snapToGrid w:val="0"/>
                <w:kern w:val="0"/>
                <w:sz w:val="20"/>
                <w:szCs w:val="20"/>
                <w:lang w:eastAsia="es-ES"/>
                <w14:ligatures w14:val="none"/>
              </w:rPr>
            </w:pPr>
            <w:r w:rsidRPr="00E0378C">
              <w:rPr>
                <w:rFonts w:ascii="HelveticaNowText Regular" w:eastAsia="Times New Roman" w:hAnsi="HelveticaNowText Regular" w:cs="HelveticaNowText Regular"/>
                <w:b/>
                <w:bCs/>
                <w:snapToGrid w:val="0"/>
                <w:kern w:val="0"/>
                <w:sz w:val="20"/>
                <w:szCs w:val="20"/>
                <w:lang w:eastAsia="es-ES"/>
                <w14:ligatures w14:val="none"/>
              </w:rPr>
              <w:t> </w:t>
            </w:r>
          </w:p>
        </w:tc>
        <w:tc>
          <w:tcPr>
            <w:tcW w:w="1468" w:type="pct"/>
            <w:tcBorders>
              <w:top w:val="nil"/>
              <w:left w:val="single" w:sz="4" w:space="0" w:color="auto"/>
              <w:bottom w:val="single" w:sz="8" w:space="0" w:color="000000"/>
              <w:right w:val="single" w:sz="8" w:space="0" w:color="000000"/>
            </w:tcBorders>
            <w:vAlign w:val="center"/>
            <w:hideMark/>
          </w:tcPr>
          <w:p w14:paraId="3FB69309" w14:textId="77777777" w:rsidR="00CE6694" w:rsidRPr="00E0378C" w:rsidRDefault="00CE6694" w:rsidP="00CE6694">
            <w:pPr>
              <w:snapToGrid w:val="0"/>
              <w:spacing w:after="0" w:line="360" w:lineRule="auto"/>
              <w:rPr>
                <w:rFonts w:ascii="HelveticaNowText Regular" w:eastAsia="Times New Roman" w:hAnsi="HelveticaNowText Regular" w:cs="HelveticaNowText Regular"/>
                <w:b/>
                <w:bCs/>
                <w:snapToGrid w:val="0"/>
                <w:kern w:val="0"/>
                <w:sz w:val="20"/>
                <w:szCs w:val="20"/>
                <w:lang w:val="es-ES" w:eastAsia="es-ES"/>
                <w14:ligatures w14:val="none"/>
              </w:rPr>
            </w:pPr>
            <w:r w:rsidRPr="00E0378C">
              <w:rPr>
                <w:rFonts w:ascii="HelveticaNowText Regular" w:eastAsia="Times New Roman" w:hAnsi="HelveticaNowText Regular" w:cs="HelveticaNowText Regular"/>
                <w:b/>
                <w:bCs/>
                <w:snapToGrid w:val="0"/>
                <w:kern w:val="0"/>
                <w:sz w:val="20"/>
                <w:szCs w:val="20"/>
                <w:lang w:val="es-ES" w:eastAsia="es-ES"/>
                <w14:ligatures w14:val="none"/>
              </w:rPr>
              <w:t> </w:t>
            </w:r>
          </w:p>
        </w:tc>
        <w:tc>
          <w:tcPr>
            <w:tcW w:w="1264" w:type="pct"/>
            <w:tcBorders>
              <w:top w:val="nil"/>
              <w:left w:val="nil"/>
              <w:bottom w:val="single" w:sz="8" w:space="0" w:color="000000"/>
              <w:right w:val="single" w:sz="8" w:space="0" w:color="000000"/>
            </w:tcBorders>
            <w:vAlign w:val="center"/>
            <w:hideMark/>
          </w:tcPr>
          <w:p w14:paraId="5A339B02" w14:textId="77777777" w:rsidR="00CE6694" w:rsidRPr="00E0378C" w:rsidRDefault="00CE6694" w:rsidP="00CE6694">
            <w:pPr>
              <w:snapToGrid w:val="0"/>
              <w:spacing w:after="0" w:line="360" w:lineRule="auto"/>
              <w:rPr>
                <w:rFonts w:ascii="HelveticaNowText Regular" w:eastAsia="Times New Roman" w:hAnsi="HelveticaNowText Regular" w:cs="HelveticaNowText Regular"/>
                <w:b/>
                <w:bCs/>
                <w:snapToGrid w:val="0"/>
                <w:kern w:val="0"/>
                <w:sz w:val="20"/>
                <w:szCs w:val="20"/>
                <w:lang w:val="es-ES" w:eastAsia="es-ES"/>
                <w14:ligatures w14:val="none"/>
              </w:rPr>
            </w:pPr>
            <w:r w:rsidRPr="00E0378C">
              <w:rPr>
                <w:rFonts w:ascii="HelveticaNowText Regular" w:eastAsia="Times New Roman" w:hAnsi="HelveticaNowText Regular" w:cs="HelveticaNowText Regular"/>
                <w:b/>
                <w:bCs/>
                <w:snapToGrid w:val="0"/>
                <w:kern w:val="0"/>
                <w:sz w:val="20"/>
                <w:szCs w:val="20"/>
                <w:lang w:val="es-ES" w:eastAsia="es-ES"/>
                <w14:ligatures w14:val="none"/>
              </w:rPr>
              <w:t> </w:t>
            </w:r>
          </w:p>
        </w:tc>
        <w:tc>
          <w:tcPr>
            <w:tcW w:w="1013" w:type="pct"/>
            <w:vMerge/>
            <w:tcBorders>
              <w:top w:val="nil"/>
              <w:left w:val="single" w:sz="8" w:space="0" w:color="000000"/>
              <w:bottom w:val="single" w:sz="12" w:space="0" w:color="000000"/>
              <w:right w:val="nil"/>
            </w:tcBorders>
            <w:vAlign w:val="center"/>
            <w:hideMark/>
          </w:tcPr>
          <w:p w14:paraId="08CE744C" w14:textId="77777777" w:rsidR="00CE6694" w:rsidRPr="00E0378C" w:rsidRDefault="00CE6694" w:rsidP="00CE6694">
            <w:pPr>
              <w:snapToGrid w:val="0"/>
              <w:spacing w:after="0" w:line="360" w:lineRule="auto"/>
              <w:rPr>
                <w:rFonts w:ascii="HelveticaNowText Regular" w:eastAsia="Times New Roman" w:hAnsi="HelveticaNowText Regular" w:cs="HelveticaNowText Regular"/>
                <w:b/>
                <w:bCs/>
                <w:snapToGrid w:val="0"/>
                <w:kern w:val="0"/>
                <w:sz w:val="20"/>
                <w:szCs w:val="20"/>
                <w:lang w:val="es-ES" w:eastAsia="es-ES"/>
                <w14:ligatures w14:val="none"/>
              </w:rPr>
            </w:pPr>
          </w:p>
        </w:tc>
        <w:tc>
          <w:tcPr>
            <w:tcW w:w="806" w:type="pct"/>
            <w:tcBorders>
              <w:top w:val="nil"/>
              <w:left w:val="single" w:sz="8" w:space="0" w:color="000000"/>
              <w:bottom w:val="single" w:sz="8" w:space="0" w:color="000000"/>
              <w:right w:val="single" w:sz="12" w:space="0" w:color="000000"/>
            </w:tcBorders>
            <w:vAlign w:val="center"/>
            <w:hideMark/>
          </w:tcPr>
          <w:p w14:paraId="73502F8B" w14:textId="77777777" w:rsidR="00CE6694" w:rsidRPr="00E0378C" w:rsidRDefault="00CE6694" w:rsidP="00CE6694">
            <w:pPr>
              <w:snapToGrid w:val="0"/>
              <w:spacing w:after="0" w:line="360" w:lineRule="auto"/>
              <w:rPr>
                <w:rFonts w:ascii="HelveticaNowText Regular" w:eastAsia="Times New Roman" w:hAnsi="HelveticaNowText Regular" w:cs="HelveticaNowText Regular"/>
                <w:b/>
                <w:bCs/>
                <w:snapToGrid w:val="0"/>
                <w:kern w:val="0"/>
                <w:sz w:val="20"/>
                <w:szCs w:val="20"/>
                <w:lang w:val="es-ES" w:eastAsia="es-ES"/>
                <w14:ligatures w14:val="none"/>
              </w:rPr>
            </w:pPr>
            <w:r w:rsidRPr="00E0378C">
              <w:rPr>
                <w:rFonts w:ascii="HelveticaNowText Regular" w:eastAsia="Times New Roman" w:hAnsi="HelveticaNowText Regular" w:cs="HelveticaNowText Regular"/>
                <w:b/>
                <w:bCs/>
                <w:snapToGrid w:val="0"/>
                <w:kern w:val="0"/>
                <w:sz w:val="20"/>
                <w:szCs w:val="20"/>
                <w:lang w:val="es-ES" w:eastAsia="es-ES"/>
                <w14:ligatures w14:val="none"/>
              </w:rPr>
              <w:t> </w:t>
            </w:r>
          </w:p>
        </w:tc>
      </w:tr>
      <w:tr w:rsidR="00CE6694" w:rsidRPr="00493B13" w14:paraId="7B52CA0D" w14:textId="77777777">
        <w:trPr>
          <w:trHeight w:hRule="exact" w:val="441"/>
        </w:trPr>
        <w:tc>
          <w:tcPr>
            <w:tcW w:w="449" w:type="pct"/>
            <w:tcBorders>
              <w:top w:val="single" w:sz="4" w:space="0" w:color="auto"/>
              <w:left w:val="single" w:sz="4" w:space="0" w:color="auto"/>
              <w:bottom w:val="single" w:sz="4" w:space="0" w:color="auto"/>
              <w:right w:val="single" w:sz="4" w:space="0" w:color="auto"/>
            </w:tcBorders>
            <w:vAlign w:val="center"/>
            <w:hideMark/>
          </w:tcPr>
          <w:p w14:paraId="48807BFC" w14:textId="77777777" w:rsidR="00CE6694" w:rsidRPr="00E0378C" w:rsidRDefault="00CE6694" w:rsidP="00CE6694">
            <w:pPr>
              <w:snapToGrid w:val="0"/>
              <w:spacing w:after="0" w:line="360" w:lineRule="auto"/>
              <w:rPr>
                <w:rFonts w:ascii="HelveticaNowText Regular" w:eastAsia="Times New Roman" w:hAnsi="HelveticaNowText Regular" w:cs="HelveticaNowText Regular"/>
                <w:b/>
                <w:bCs/>
                <w:snapToGrid w:val="0"/>
                <w:kern w:val="0"/>
                <w:sz w:val="20"/>
                <w:szCs w:val="20"/>
                <w:lang w:eastAsia="es-ES"/>
                <w14:ligatures w14:val="none"/>
              </w:rPr>
            </w:pPr>
            <w:r w:rsidRPr="00E0378C">
              <w:rPr>
                <w:rFonts w:ascii="HelveticaNowText Regular" w:eastAsia="Times New Roman" w:hAnsi="HelveticaNowText Regular" w:cs="HelveticaNowText Regular"/>
                <w:b/>
                <w:bCs/>
                <w:snapToGrid w:val="0"/>
                <w:kern w:val="0"/>
                <w:sz w:val="20"/>
                <w:szCs w:val="20"/>
                <w:lang w:eastAsia="es-ES"/>
                <w14:ligatures w14:val="none"/>
              </w:rPr>
              <w:t> </w:t>
            </w:r>
          </w:p>
        </w:tc>
        <w:tc>
          <w:tcPr>
            <w:tcW w:w="1468" w:type="pct"/>
            <w:tcBorders>
              <w:top w:val="nil"/>
              <w:left w:val="single" w:sz="4" w:space="0" w:color="auto"/>
              <w:bottom w:val="single" w:sz="12" w:space="0" w:color="000000"/>
              <w:right w:val="single" w:sz="8" w:space="0" w:color="000000"/>
            </w:tcBorders>
            <w:vAlign w:val="center"/>
            <w:hideMark/>
          </w:tcPr>
          <w:p w14:paraId="042153CF" w14:textId="77777777" w:rsidR="00CE6694" w:rsidRPr="00E0378C" w:rsidRDefault="00CE6694" w:rsidP="00CE6694">
            <w:pPr>
              <w:snapToGrid w:val="0"/>
              <w:spacing w:after="0" w:line="360" w:lineRule="auto"/>
              <w:rPr>
                <w:rFonts w:ascii="HelveticaNowText Regular" w:eastAsia="Times New Roman" w:hAnsi="HelveticaNowText Regular" w:cs="HelveticaNowText Regular"/>
                <w:b/>
                <w:bCs/>
                <w:snapToGrid w:val="0"/>
                <w:kern w:val="0"/>
                <w:sz w:val="20"/>
                <w:szCs w:val="20"/>
                <w:lang w:val="es-ES" w:eastAsia="es-ES"/>
                <w14:ligatures w14:val="none"/>
              </w:rPr>
            </w:pPr>
            <w:r w:rsidRPr="00E0378C">
              <w:rPr>
                <w:rFonts w:ascii="HelveticaNowText Regular" w:eastAsia="Times New Roman" w:hAnsi="HelveticaNowText Regular" w:cs="HelveticaNowText Regular"/>
                <w:b/>
                <w:bCs/>
                <w:snapToGrid w:val="0"/>
                <w:kern w:val="0"/>
                <w:sz w:val="20"/>
                <w:szCs w:val="20"/>
                <w:lang w:val="es-ES" w:eastAsia="es-ES"/>
                <w14:ligatures w14:val="none"/>
              </w:rPr>
              <w:t> </w:t>
            </w:r>
          </w:p>
        </w:tc>
        <w:tc>
          <w:tcPr>
            <w:tcW w:w="1264" w:type="pct"/>
            <w:tcBorders>
              <w:top w:val="nil"/>
              <w:left w:val="nil"/>
              <w:bottom w:val="single" w:sz="12" w:space="0" w:color="000000"/>
              <w:right w:val="single" w:sz="8" w:space="0" w:color="000000"/>
            </w:tcBorders>
            <w:vAlign w:val="center"/>
            <w:hideMark/>
          </w:tcPr>
          <w:p w14:paraId="0D98D6D6" w14:textId="77777777" w:rsidR="00CE6694" w:rsidRPr="00E0378C" w:rsidRDefault="00CE6694" w:rsidP="00CE6694">
            <w:pPr>
              <w:snapToGrid w:val="0"/>
              <w:spacing w:after="0" w:line="360" w:lineRule="auto"/>
              <w:rPr>
                <w:rFonts w:ascii="HelveticaNowText Regular" w:eastAsia="Times New Roman" w:hAnsi="HelveticaNowText Regular" w:cs="HelveticaNowText Regular"/>
                <w:b/>
                <w:bCs/>
                <w:snapToGrid w:val="0"/>
                <w:kern w:val="0"/>
                <w:sz w:val="20"/>
                <w:szCs w:val="20"/>
                <w:lang w:val="es-ES" w:eastAsia="es-ES"/>
                <w14:ligatures w14:val="none"/>
              </w:rPr>
            </w:pPr>
            <w:r w:rsidRPr="00E0378C">
              <w:rPr>
                <w:rFonts w:ascii="HelveticaNowText Regular" w:eastAsia="Times New Roman" w:hAnsi="HelveticaNowText Regular" w:cs="HelveticaNowText Regular"/>
                <w:b/>
                <w:bCs/>
                <w:snapToGrid w:val="0"/>
                <w:kern w:val="0"/>
                <w:sz w:val="20"/>
                <w:szCs w:val="20"/>
                <w:lang w:val="es-ES" w:eastAsia="es-ES"/>
                <w14:ligatures w14:val="none"/>
              </w:rPr>
              <w:t> </w:t>
            </w:r>
          </w:p>
        </w:tc>
        <w:tc>
          <w:tcPr>
            <w:tcW w:w="1013" w:type="pct"/>
            <w:vMerge/>
            <w:tcBorders>
              <w:top w:val="nil"/>
              <w:left w:val="single" w:sz="8" w:space="0" w:color="000000"/>
              <w:bottom w:val="single" w:sz="12" w:space="0" w:color="000000"/>
              <w:right w:val="nil"/>
            </w:tcBorders>
            <w:vAlign w:val="center"/>
            <w:hideMark/>
          </w:tcPr>
          <w:p w14:paraId="3B7690C8" w14:textId="77777777" w:rsidR="00CE6694" w:rsidRPr="00E0378C" w:rsidRDefault="00CE6694" w:rsidP="00CE6694">
            <w:pPr>
              <w:snapToGrid w:val="0"/>
              <w:spacing w:after="0" w:line="360" w:lineRule="auto"/>
              <w:rPr>
                <w:rFonts w:ascii="HelveticaNowText Regular" w:eastAsia="Times New Roman" w:hAnsi="HelveticaNowText Regular" w:cs="HelveticaNowText Regular"/>
                <w:b/>
                <w:bCs/>
                <w:snapToGrid w:val="0"/>
                <w:kern w:val="0"/>
                <w:sz w:val="20"/>
                <w:szCs w:val="20"/>
                <w:lang w:val="es-ES" w:eastAsia="es-ES"/>
                <w14:ligatures w14:val="none"/>
              </w:rPr>
            </w:pPr>
          </w:p>
        </w:tc>
        <w:tc>
          <w:tcPr>
            <w:tcW w:w="806" w:type="pct"/>
            <w:tcBorders>
              <w:top w:val="nil"/>
              <w:left w:val="single" w:sz="8" w:space="0" w:color="000000"/>
              <w:bottom w:val="single" w:sz="12" w:space="0" w:color="auto"/>
              <w:right w:val="single" w:sz="12" w:space="0" w:color="000000"/>
            </w:tcBorders>
            <w:vAlign w:val="center"/>
            <w:hideMark/>
          </w:tcPr>
          <w:p w14:paraId="4E9D159B" w14:textId="77777777" w:rsidR="00CE6694" w:rsidRPr="00E0378C" w:rsidRDefault="00CE6694" w:rsidP="00CE6694">
            <w:pPr>
              <w:snapToGrid w:val="0"/>
              <w:spacing w:after="0" w:line="360" w:lineRule="auto"/>
              <w:rPr>
                <w:rFonts w:ascii="HelveticaNowText Regular" w:eastAsia="Times New Roman" w:hAnsi="HelveticaNowText Regular" w:cs="HelveticaNowText Regular"/>
                <w:b/>
                <w:bCs/>
                <w:snapToGrid w:val="0"/>
                <w:kern w:val="0"/>
                <w:sz w:val="20"/>
                <w:szCs w:val="20"/>
                <w:lang w:val="es-ES" w:eastAsia="es-ES"/>
                <w14:ligatures w14:val="none"/>
              </w:rPr>
            </w:pPr>
            <w:r w:rsidRPr="00E0378C">
              <w:rPr>
                <w:rFonts w:ascii="HelveticaNowText Regular" w:eastAsia="Times New Roman" w:hAnsi="HelveticaNowText Regular" w:cs="HelveticaNowText Regular"/>
                <w:b/>
                <w:bCs/>
                <w:snapToGrid w:val="0"/>
                <w:kern w:val="0"/>
                <w:sz w:val="20"/>
                <w:szCs w:val="20"/>
                <w:lang w:val="es-ES" w:eastAsia="es-ES"/>
                <w14:ligatures w14:val="none"/>
              </w:rPr>
              <w:t> </w:t>
            </w:r>
          </w:p>
        </w:tc>
      </w:tr>
      <w:tr w:rsidR="00CE6694" w:rsidRPr="00493B13" w14:paraId="7911DB6A" w14:textId="77777777">
        <w:trPr>
          <w:trHeight w:hRule="exact" w:val="462"/>
        </w:trPr>
        <w:tc>
          <w:tcPr>
            <w:tcW w:w="449" w:type="pct"/>
            <w:tcBorders>
              <w:top w:val="single" w:sz="4" w:space="0" w:color="auto"/>
              <w:left w:val="nil"/>
              <w:bottom w:val="nil"/>
              <w:right w:val="nil"/>
            </w:tcBorders>
            <w:vAlign w:val="center"/>
            <w:hideMark/>
          </w:tcPr>
          <w:p w14:paraId="321E4065" w14:textId="77777777" w:rsidR="00CE6694" w:rsidRPr="00E0378C" w:rsidRDefault="00CE6694" w:rsidP="00CE6694">
            <w:pPr>
              <w:snapToGrid w:val="0"/>
              <w:spacing w:after="0" w:line="360" w:lineRule="auto"/>
              <w:rPr>
                <w:rFonts w:ascii="HelveticaNowText Regular" w:eastAsia="Times New Roman" w:hAnsi="HelveticaNowText Regular" w:cs="HelveticaNowText Regular"/>
                <w:b/>
                <w:bCs/>
                <w:snapToGrid w:val="0"/>
                <w:kern w:val="0"/>
                <w:sz w:val="20"/>
                <w:szCs w:val="20"/>
                <w:lang w:val="es-ES" w:eastAsia="es-ES"/>
                <w14:ligatures w14:val="none"/>
              </w:rPr>
            </w:pPr>
          </w:p>
        </w:tc>
        <w:tc>
          <w:tcPr>
            <w:tcW w:w="1468" w:type="pct"/>
            <w:tcBorders>
              <w:top w:val="nil"/>
              <w:left w:val="nil"/>
              <w:bottom w:val="nil"/>
              <w:right w:val="nil"/>
            </w:tcBorders>
            <w:vAlign w:val="center"/>
            <w:hideMark/>
          </w:tcPr>
          <w:p w14:paraId="4D993D47" w14:textId="77777777" w:rsidR="00CE6694" w:rsidRPr="00E0378C" w:rsidRDefault="00CE6694" w:rsidP="00CE6694">
            <w:pPr>
              <w:snapToGrid w:val="0"/>
              <w:spacing w:after="0" w:line="360" w:lineRule="auto"/>
              <w:rPr>
                <w:rFonts w:ascii="HelveticaNowText Regular" w:eastAsia="Times New Roman" w:hAnsi="HelveticaNowText Regular" w:cs="HelveticaNowText Regular"/>
                <w:b/>
                <w:bCs/>
                <w:snapToGrid w:val="0"/>
                <w:kern w:val="0"/>
                <w:sz w:val="20"/>
                <w:szCs w:val="20"/>
                <w:lang w:val="es-ES" w:eastAsia="es-ES"/>
                <w14:ligatures w14:val="none"/>
              </w:rPr>
            </w:pPr>
          </w:p>
        </w:tc>
        <w:tc>
          <w:tcPr>
            <w:tcW w:w="1264" w:type="pct"/>
            <w:tcBorders>
              <w:top w:val="nil"/>
              <w:left w:val="nil"/>
              <w:bottom w:val="nil"/>
              <w:right w:val="nil"/>
            </w:tcBorders>
            <w:vAlign w:val="center"/>
            <w:hideMark/>
          </w:tcPr>
          <w:p w14:paraId="0AD0BDCA" w14:textId="77777777" w:rsidR="00CE6694" w:rsidRPr="00E0378C" w:rsidRDefault="00CE6694" w:rsidP="00CE6694">
            <w:pPr>
              <w:snapToGrid w:val="0"/>
              <w:spacing w:after="0" w:line="360" w:lineRule="auto"/>
              <w:rPr>
                <w:rFonts w:ascii="HelveticaNowText Regular" w:eastAsia="Times New Roman" w:hAnsi="HelveticaNowText Regular" w:cs="HelveticaNowText Regular"/>
                <w:b/>
                <w:bCs/>
                <w:snapToGrid w:val="0"/>
                <w:kern w:val="0"/>
                <w:sz w:val="20"/>
                <w:szCs w:val="20"/>
                <w:lang w:val="es-ES" w:eastAsia="es-ES"/>
                <w14:ligatures w14:val="none"/>
              </w:rPr>
            </w:pPr>
          </w:p>
        </w:tc>
        <w:tc>
          <w:tcPr>
            <w:tcW w:w="1013" w:type="pct"/>
            <w:tcBorders>
              <w:top w:val="nil"/>
              <w:left w:val="nil"/>
              <w:bottom w:val="nil"/>
              <w:right w:val="nil"/>
            </w:tcBorders>
            <w:vAlign w:val="center"/>
            <w:hideMark/>
          </w:tcPr>
          <w:p w14:paraId="050D9E91" w14:textId="77777777" w:rsidR="00CE6694" w:rsidRPr="00E0378C" w:rsidRDefault="00CE6694" w:rsidP="00CE6694">
            <w:pPr>
              <w:snapToGrid w:val="0"/>
              <w:spacing w:after="0" w:line="360" w:lineRule="auto"/>
              <w:rPr>
                <w:rFonts w:ascii="HelveticaNowText Regular" w:eastAsia="Times New Roman" w:hAnsi="HelveticaNowText Regular" w:cs="HelveticaNowText Regular"/>
                <w:b/>
                <w:bCs/>
                <w:snapToGrid w:val="0"/>
                <w:kern w:val="0"/>
                <w:sz w:val="20"/>
                <w:szCs w:val="20"/>
                <w:lang w:val="es-ES" w:eastAsia="es-ES"/>
                <w14:ligatures w14:val="none"/>
              </w:rPr>
            </w:pPr>
            <w:r w:rsidRPr="00E0378C">
              <w:rPr>
                <w:rFonts w:ascii="HelveticaNowText Regular" w:eastAsia="Times New Roman" w:hAnsi="HelveticaNowText Regular" w:cs="HelveticaNowText Regular"/>
                <w:b/>
                <w:bCs/>
                <w:snapToGrid w:val="0"/>
                <w:kern w:val="0"/>
                <w:sz w:val="20"/>
                <w:szCs w:val="20"/>
                <w:lang w:eastAsia="es-ES"/>
                <w14:ligatures w14:val="none"/>
              </w:rPr>
              <w:t>TOTAL</w:t>
            </w:r>
          </w:p>
        </w:tc>
        <w:tc>
          <w:tcPr>
            <w:tcW w:w="806" w:type="pct"/>
            <w:tcBorders>
              <w:top w:val="nil"/>
              <w:left w:val="single" w:sz="12" w:space="0" w:color="auto"/>
              <w:bottom w:val="nil"/>
              <w:right w:val="single" w:sz="12" w:space="0" w:color="auto"/>
            </w:tcBorders>
            <w:shd w:val="clear" w:color="000000" w:fill="FFFF00"/>
            <w:vAlign w:val="center"/>
            <w:hideMark/>
          </w:tcPr>
          <w:p w14:paraId="7688CC48" w14:textId="77777777" w:rsidR="00CE6694" w:rsidRPr="00E0378C" w:rsidRDefault="00CE6694" w:rsidP="00CE6694">
            <w:pPr>
              <w:snapToGrid w:val="0"/>
              <w:spacing w:after="0" w:line="360" w:lineRule="auto"/>
              <w:rPr>
                <w:rFonts w:ascii="HelveticaNowText Regular" w:eastAsia="Times New Roman" w:hAnsi="HelveticaNowText Regular" w:cs="HelveticaNowText Regular"/>
                <w:b/>
                <w:bCs/>
                <w:snapToGrid w:val="0"/>
                <w:kern w:val="0"/>
                <w:sz w:val="20"/>
                <w:szCs w:val="20"/>
                <w:lang w:val="es-ES" w:eastAsia="es-ES"/>
                <w14:ligatures w14:val="none"/>
              </w:rPr>
            </w:pPr>
            <w:r w:rsidRPr="00E0378C">
              <w:rPr>
                <w:rFonts w:ascii="HelveticaNowText Regular" w:eastAsia="Times New Roman" w:hAnsi="HelveticaNowText Regular" w:cs="HelveticaNowText Regular"/>
                <w:b/>
                <w:bCs/>
                <w:snapToGrid w:val="0"/>
                <w:kern w:val="0"/>
                <w:sz w:val="20"/>
                <w:szCs w:val="20"/>
                <w:lang w:eastAsia="es-ES"/>
                <w14:ligatures w14:val="none"/>
              </w:rPr>
              <w:t> </w:t>
            </w:r>
          </w:p>
        </w:tc>
      </w:tr>
      <w:tr w:rsidR="00CE6694" w:rsidRPr="00493B13" w14:paraId="24BACB1B" w14:textId="77777777">
        <w:trPr>
          <w:trHeight w:hRule="exact" w:val="462"/>
        </w:trPr>
        <w:tc>
          <w:tcPr>
            <w:tcW w:w="449" w:type="pct"/>
            <w:tcBorders>
              <w:top w:val="nil"/>
              <w:left w:val="nil"/>
              <w:bottom w:val="nil"/>
              <w:right w:val="nil"/>
            </w:tcBorders>
            <w:vAlign w:val="center"/>
          </w:tcPr>
          <w:p w14:paraId="3D1B7C0D" w14:textId="77777777" w:rsidR="00CE6694" w:rsidRPr="00E0378C" w:rsidRDefault="00CE6694" w:rsidP="00CE6694">
            <w:pPr>
              <w:snapToGrid w:val="0"/>
              <w:spacing w:after="0" w:line="360" w:lineRule="auto"/>
              <w:rPr>
                <w:rFonts w:ascii="HelveticaNowText Regular" w:eastAsia="Times New Roman" w:hAnsi="HelveticaNowText Regular" w:cs="HelveticaNowText Regular"/>
                <w:b/>
                <w:bCs/>
                <w:snapToGrid w:val="0"/>
                <w:kern w:val="0"/>
                <w:sz w:val="20"/>
                <w:szCs w:val="20"/>
                <w:lang w:val="es-ES" w:eastAsia="es-ES"/>
                <w14:ligatures w14:val="none"/>
              </w:rPr>
            </w:pPr>
          </w:p>
        </w:tc>
        <w:tc>
          <w:tcPr>
            <w:tcW w:w="1468" w:type="pct"/>
            <w:tcBorders>
              <w:top w:val="nil"/>
              <w:left w:val="nil"/>
              <w:bottom w:val="nil"/>
              <w:right w:val="nil"/>
            </w:tcBorders>
            <w:vAlign w:val="center"/>
          </w:tcPr>
          <w:p w14:paraId="6272D304" w14:textId="77777777" w:rsidR="00CE6694" w:rsidRPr="00E0378C" w:rsidRDefault="00CE6694" w:rsidP="00CE6694">
            <w:pPr>
              <w:snapToGrid w:val="0"/>
              <w:spacing w:after="0" w:line="360" w:lineRule="auto"/>
              <w:rPr>
                <w:rFonts w:ascii="HelveticaNowText Regular" w:eastAsia="Times New Roman" w:hAnsi="HelveticaNowText Regular" w:cs="HelveticaNowText Regular"/>
                <w:b/>
                <w:bCs/>
                <w:snapToGrid w:val="0"/>
                <w:kern w:val="0"/>
                <w:sz w:val="20"/>
                <w:szCs w:val="20"/>
                <w:lang w:val="es-ES" w:eastAsia="es-ES"/>
                <w14:ligatures w14:val="none"/>
              </w:rPr>
            </w:pPr>
          </w:p>
        </w:tc>
        <w:tc>
          <w:tcPr>
            <w:tcW w:w="1264" w:type="pct"/>
            <w:tcBorders>
              <w:top w:val="nil"/>
              <w:left w:val="nil"/>
              <w:bottom w:val="nil"/>
              <w:right w:val="nil"/>
            </w:tcBorders>
            <w:vAlign w:val="center"/>
          </w:tcPr>
          <w:p w14:paraId="6A16278D" w14:textId="77777777" w:rsidR="00CE6694" w:rsidRPr="00E0378C" w:rsidRDefault="00CE6694" w:rsidP="00CE6694">
            <w:pPr>
              <w:snapToGrid w:val="0"/>
              <w:spacing w:after="0" w:line="360" w:lineRule="auto"/>
              <w:rPr>
                <w:rFonts w:ascii="HelveticaNowText Regular" w:eastAsia="Times New Roman" w:hAnsi="HelveticaNowText Regular" w:cs="HelveticaNowText Regular"/>
                <w:b/>
                <w:bCs/>
                <w:snapToGrid w:val="0"/>
                <w:kern w:val="0"/>
                <w:sz w:val="20"/>
                <w:szCs w:val="20"/>
                <w:lang w:val="es-ES" w:eastAsia="es-ES"/>
                <w14:ligatures w14:val="none"/>
              </w:rPr>
            </w:pPr>
          </w:p>
        </w:tc>
        <w:tc>
          <w:tcPr>
            <w:tcW w:w="1013" w:type="pct"/>
            <w:tcBorders>
              <w:top w:val="nil"/>
              <w:left w:val="nil"/>
              <w:bottom w:val="nil"/>
              <w:right w:val="nil"/>
            </w:tcBorders>
            <w:vAlign w:val="center"/>
          </w:tcPr>
          <w:p w14:paraId="6EF84A06" w14:textId="77777777" w:rsidR="00CE6694" w:rsidRPr="00E0378C" w:rsidRDefault="00CE6694" w:rsidP="00CE6694">
            <w:pPr>
              <w:snapToGrid w:val="0"/>
              <w:spacing w:after="0" w:line="360" w:lineRule="auto"/>
              <w:rPr>
                <w:rFonts w:ascii="HelveticaNowText Regular" w:eastAsia="Times New Roman" w:hAnsi="HelveticaNowText Regular" w:cs="HelveticaNowText Regular"/>
                <w:b/>
                <w:bCs/>
                <w:snapToGrid w:val="0"/>
                <w:kern w:val="0"/>
                <w:sz w:val="20"/>
                <w:szCs w:val="20"/>
                <w:lang w:eastAsia="es-ES"/>
                <w14:ligatures w14:val="none"/>
              </w:rPr>
            </w:pPr>
          </w:p>
        </w:tc>
        <w:tc>
          <w:tcPr>
            <w:tcW w:w="806" w:type="pct"/>
            <w:tcBorders>
              <w:top w:val="nil"/>
              <w:left w:val="single" w:sz="12" w:space="0" w:color="auto"/>
              <w:bottom w:val="single" w:sz="12" w:space="0" w:color="auto"/>
              <w:right w:val="single" w:sz="12" w:space="0" w:color="auto"/>
            </w:tcBorders>
            <w:shd w:val="clear" w:color="000000" w:fill="FFFF00"/>
            <w:vAlign w:val="center"/>
          </w:tcPr>
          <w:p w14:paraId="463CC768" w14:textId="77777777" w:rsidR="00CE6694" w:rsidRPr="00E0378C" w:rsidRDefault="00CE6694" w:rsidP="00CE6694">
            <w:pPr>
              <w:snapToGrid w:val="0"/>
              <w:spacing w:after="0" w:line="360" w:lineRule="auto"/>
              <w:rPr>
                <w:rFonts w:ascii="HelveticaNowText Regular" w:eastAsia="Times New Roman" w:hAnsi="HelveticaNowText Regular" w:cs="HelveticaNowText Regular"/>
                <w:b/>
                <w:bCs/>
                <w:snapToGrid w:val="0"/>
                <w:kern w:val="0"/>
                <w:sz w:val="20"/>
                <w:szCs w:val="20"/>
                <w:lang w:eastAsia="es-ES"/>
                <w14:ligatures w14:val="none"/>
              </w:rPr>
            </w:pPr>
          </w:p>
        </w:tc>
      </w:tr>
    </w:tbl>
    <w:p w14:paraId="2D0E9AFC" w14:textId="77777777" w:rsidR="00CE6694" w:rsidRPr="00493B13" w:rsidRDefault="00CE6694" w:rsidP="00CE6694">
      <w:pPr>
        <w:snapToGrid w:val="0"/>
        <w:spacing w:after="0" w:line="360" w:lineRule="auto"/>
        <w:jc w:val="both"/>
        <w:rPr>
          <w:rFonts w:ascii="HelveticaNowText Regular" w:eastAsia="Times New Roman" w:hAnsi="HelveticaNowText Regular" w:cs="HelveticaNowText Regular"/>
          <w:bCs/>
          <w:snapToGrid w:val="0"/>
          <w:kern w:val="0"/>
          <w:sz w:val="22"/>
          <w:szCs w:val="22"/>
          <w:lang w:val="es-ES" w:eastAsia="es-ES"/>
          <w14:ligatures w14:val="none"/>
        </w:rPr>
      </w:pPr>
    </w:p>
    <w:p w14:paraId="245C76A9" w14:textId="77777777" w:rsidR="00CE6694" w:rsidRDefault="00CE6694" w:rsidP="00CE6694">
      <w:pPr>
        <w:autoSpaceDE w:val="0"/>
        <w:autoSpaceDN w:val="0"/>
        <w:adjustRightInd w:val="0"/>
        <w:spacing w:after="0" w:line="360" w:lineRule="auto"/>
        <w:ind w:left="360"/>
        <w:jc w:val="both"/>
        <w:rPr>
          <w:rFonts w:ascii="HelveticaNowText Regular" w:eastAsia="Calibri" w:hAnsi="HelveticaNowText Regular" w:cs="HelveticaNowText Regular"/>
          <w:snapToGrid w:val="0"/>
          <w:color w:val="000000"/>
          <w:kern w:val="0"/>
          <w:sz w:val="20"/>
          <w:szCs w:val="20"/>
          <w:lang w:val="es-ES" w:eastAsia="es-ES"/>
          <w14:ligatures w14:val="none"/>
        </w:rPr>
      </w:pPr>
      <w:r w:rsidRPr="00E0378C">
        <w:rPr>
          <w:rFonts w:ascii="HelveticaNowText Regular" w:eastAsia="Calibri" w:hAnsi="HelveticaNowText Regular" w:cs="HelveticaNowText Regular"/>
          <w:snapToGrid w:val="0"/>
          <w:color w:val="000000"/>
          <w:kern w:val="0"/>
          <w:sz w:val="20"/>
          <w:szCs w:val="20"/>
          <w:lang w:val="es-ES" w:eastAsia="es-ES"/>
          <w14:ligatures w14:val="none"/>
        </w:rPr>
        <w:t xml:space="preserve">Los trabajos efectuados se acreditarán mediante certificados expedidos o visados por el órgano competente, cuando el destinatario sea una entidad del sector público. Cuando el destinatario sea un proveedor privado, mediante un certificado expedido por éste y, a falta de este certificado, mediante una declaración del empresario, siempre que manifieste resultarle “imposible o muy difícil obtener un certificado de los proveedores privados”. </w:t>
      </w:r>
    </w:p>
    <w:p w14:paraId="0A410551" w14:textId="77777777" w:rsidR="005332EF" w:rsidRPr="00E0378C" w:rsidRDefault="005332EF" w:rsidP="00CE6694">
      <w:pPr>
        <w:autoSpaceDE w:val="0"/>
        <w:autoSpaceDN w:val="0"/>
        <w:adjustRightInd w:val="0"/>
        <w:spacing w:after="0" w:line="360" w:lineRule="auto"/>
        <w:ind w:left="360"/>
        <w:jc w:val="both"/>
        <w:rPr>
          <w:rFonts w:ascii="HelveticaNowText Regular" w:eastAsia="Calibri" w:hAnsi="HelveticaNowText Regular" w:cs="HelveticaNowText Regular"/>
          <w:snapToGrid w:val="0"/>
          <w:color w:val="000000"/>
          <w:kern w:val="0"/>
          <w:sz w:val="20"/>
          <w:szCs w:val="20"/>
          <w:lang w:val="es-ES" w:eastAsia="es-ES"/>
          <w14:ligatures w14:val="none"/>
        </w:rPr>
      </w:pPr>
    </w:p>
    <w:bookmarkEnd w:id="8"/>
    <w:p w14:paraId="7B75B8AF" w14:textId="77777777" w:rsidR="00CE6694" w:rsidRPr="00493B13" w:rsidRDefault="00CE6694" w:rsidP="00CE6694">
      <w:pPr>
        <w:snapToGrid w:val="0"/>
        <w:spacing w:after="0" w:line="240" w:lineRule="auto"/>
        <w:jc w:val="both"/>
        <w:rPr>
          <w:rFonts w:ascii="HelveticaNowText Regular" w:eastAsia="Times New Roman" w:hAnsi="HelveticaNowText Regular" w:cs="HelveticaNowText Regular"/>
          <w:b/>
          <w:i/>
          <w:snapToGrid w:val="0"/>
          <w:color w:val="000000"/>
          <w:kern w:val="0"/>
          <w:sz w:val="20"/>
          <w:szCs w:val="20"/>
          <w:u w:val="single"/>
          <w:lang w:val="es-ES" w:eastAsia="es-ES"/>
          <w14:ligatures w14:val="none"/>
        </w:rPr>
      </w:pPr>
    </w:p>
    <w:p w14:paraId="6E3AFD9E" w14:textId="77777777" w:rsidR="00E0378C" w:rsidRDefault="00E0378C" w:rsidP="00E0378C">
      <w:pPr>
        <w:spacing w:after="0" w:line="288" w:lineRule="auto"/>
        <w:jc w:val="both"/>
        <w:rPr>
          <w:rFonts w:ascii="HelveticaNowText Regular" w:eastAsia="Times New Roman" w:hAnsi="HelveticaNowText Regular" w:cs="HelveticaNowText Regular"/>
          <w:b/>
          <w:bCs/>
          <w:snapToGrid w:val="0"/>
          <w:kern w:val="0"/>
          <w:sz w:val="20"/>
          <w:szCs w:val="20"/>
          <w:lang w:val="es-ES" w:eastAsia="es-ES"/>
          <w14:ligatures w14:val="none"/>
        </w:rPr>
      </w:pPr>
      <w:r>
        <w:rPr>
          <w:rFonts w:ascii="HelveticaNowText Regular" w:eastAsia="Times New Roman" w:hAnsi="HelveticaNowText Regular" w:cs="HelveticaNowText Regular"/>
          <w:noProof/>
          <w:kern w:val="0"/>
          <w:sz w:val="20"/>
          <w:szCs w:val="20"/>
          <w:lang w:val="es-ES" w:eastAsia="es-ES"/>
        </w:rPr>
        <mc:AlternateContent>
          <mc:Choice Requires="wps">
            <w:drawing>
              <wp:anchor distT="0" distB="0" distL="114300" distR="114300" simplePos="0" relativeHeight="251661312" behindDoc="0" locked="0" layoutInCell="1" allowOverlap="1" wp14:anchorId="32096F5C" wp14:editId="2F01E2C8">
                <wp:simplePos x="0" y="0"/>
                <wp:positionH relativeFrom="margin">
                  <wp:posOffset>-80010</wp:posOffset>
                </wp:positionH>
                <wp:positionV relativeFrom="paragraph">
                  <wp:posOffset>-24130</wp:posOffset>
                </wp:positionV>
                <wp:extent cx="5695950" cy="2162175"/>
                <wp:effectExtent l="0" t="0" r="19050" b="28575"/>
                <wp:wrapNone/>
                <wp:docPr id="1045512734" name="Rectángulo 1"/>
                <wp:cNvGraphicFramePr/>
                <a:graphic xmlns:a="http://schemas.openxmlformats.org/drawingml/2006/main">
                  <a:graphicData uri="http://schemas.microsoft.com/office/word/2010/wordprocessingShape">
                    <wps:wsp>
                      <wps:cNvSpPr/>
                      <wps:spPr>
                        <a:xfrm>
                          <a:off x="0" y="0"/>
                          <a:ext cx="5695950" cy="2162175"/>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901ACC8" id="Rectángulo 1" o:spid="_x0000_s1026" style="position:absolute;margin-left:-6.3pt;margin-top:-1.9pt;width:448.5pt;height:170.25pt;z-index:25166131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" filled="f" strokecolor="windowText" strokeweight="1pt">
                <w10:wrap anchorx="margin"/>
              </v:rect>
            </w:pict>
          </mc:Fallback>
        </mc:AlternateContent>
      </w:r>
      <w:r w:rsidRPr="00E0378C">
        <w:rPr>
          <w:rFonts w:ascii="HelveticaNowText Regular" w:eastAsia="Times New Roman" w:hAnsi="HelveticaNowText Regular" w:cs="HelveticaNowText Regular"/>
          <w:b/>
          <w:bCs/>
          <w:snapToGrid w:val="0"/>
          <w:kern w:val="0"/>
          <w:sz w:val="20"/>
          <w:szCs w:val="20"/>
          <w:lang w:val="es-ES" w:eastAsia="es-ES"/>
          <w14:ligatures w14:val="none"/>
        </w:rPr>
        <w:t>*</w:t>
      </w:r>
      <w:r w:rsidR="005332EF">
        <w:rPr>
          <w:rFonts w:ascii="HelveticaNowText Regular" w:eastAsia="Times New Roman" w:hAnsi="HelveticaNowText Regular" w:cs="HelveticaNowText Regular"/>
          <w:b/>
          <w:bCs/>
          <w:snapToGrid w:val="0"/>
          <w:kern w:val="0"/>
          <w:sz w:val="20"/>
          <w:szCs w:val="20"/>
          <w:lang w:val="es-ES" w:eastAsia="es-ES"/>
          <w14:ligatures w14:val="none"/>
        </w:rPr>
        <w:t>De conformidad con lo previsto en el artículo 69 de la Ley 39/2015</w:t>
      </w:r>
      <w:r w:rsidR="00404888">
        <w:rPr>
          <w:rFonts w:ascii="HelveticaNowText Regular" w:eastAsia="Times New Roman" w:hAnsi="HelveticaNowText Regular" w:cs="HelveticaNowText Regular"/>
          <w:b/>
          <w:bCs/>
          <w:snapToGrid w:val="0"/>
          <w:kern w:val="0"/>
          <w:sz w:val="20"/>
          <w:szCs w:val="20"/>
          <w:lang w:val="es-ES" w:eastAsia="es-ES"/>
          <w14:ligatures w14:val="none"/>
        </w:rPr>
        <w:t xml:space="preserve"> (LPACAP)</w:t>
      </w:r>
      <w:r w:rsidR="005332EF">
        <w:rPr>
          <w:rFonts w:ascii="HelveticaNowText Regular" w:eastAsia="Times New Roman" w:hAnsi="HelveticaNowText Regular" w:cs="HelveticaNowText Regular"/>
          <w:b/>
          <w:bCs/>
          <w:snapToGrid w:val="0"/>
          <w:kern w:val="0"/>
          <w:sz w:val="20"/>
          <w:szCs w:val="20"/>
          <w:lang w:val="es-ES" w:eastAsia="es-ES"/>
          <w14:ligatures w14:val="none"/>
        </w:rPr>
        <w:t>, las declaraciones responsables aportadas por los licitadores producirán efectos desde su presentación, siempre que en ellas se manifieste, bajo su responsabilidad, que cumplen con los requisitos establecidos en la normativa aplicable, que disponen de la documentación que así lo acredita, y que se comprometen a mantener su cumplimiento durante la vigencia del contrato.</w:t>
      </w:r>
    </w:p>
    <w:p w14:paraId="682093E7" w14:textId="77777777" w:rsidR="005332EF" w:rsidRPr="00E0378C" w:rsidRDefault="005332EF" w:rsidP="00E0378C">
      <w:pPr>
        <w:spacing w:after="0" w:line="288" w:lineRule="auto"/>
        <w:jc w:val="both"/>
        <w:rPr>
          <w:rFonts w:ascii="HelveticaNowText Regular" w:eastAsia="Times New Roman" w:hAnsi="HelveticaNowText Regular" w:cs="HelveticaNowText Regular"/>
          <w:b/>
          <w:bCs/>
          <w:snapToGrid w:val="0"/>
          <w:kern w:val="0"/>
          <w:sz w:val="20"/>
          <w:szCs w:val="20"/>
          <w:lang w:val="es-ES" w:eastAsia="es-ES"/>
          <w14:ligatures w14:val="none"/>
        </w:rPr>
      </w:pPr>
    </w:p>
    <w:p w14:paraId="44D6E859" w14:textId="77777777" w:rsidR="005332EF" w:rsidRDefault="005332EF" w:rsidP="005332EF">
      <w:pPr>
        <w:spacing w:after="120" w:line="276" w:lineRule="auto"/>
        <w:jc w:val="both"/>
        <w:rPr>
          <w:rFonts w:ascii="HelveticaNowText Regular" w:eastAsia="Times New Roman" w:hAnsi="HelveticaNowText Regular" w:cs="HelveticaNowText Regular"/>
          <w:b/>
          <w:bCs/>
          <w:snapToGrid w:val="0"/>
          <w:kern w:val="0"/>
          <w:sz w:val="20"/>
          <w:szCs w:val="20"/>
          <w:lang w:val="es-ES" w:eastAsia="es-ES"/>
          <w14:ligatures w14:val="none"/>
        </w:rPr>
      </w:pPr>
      <w:r>
        <w:rPr>
          <w:rFonts w:ascii="HelveticaNowText Regular" w:eastAsia="Times New Roman" w:hAnsi="HelveticaNowText Regular" w:cs="HelveticaNowText Regular"/>
          <w:b/>
          <w:bCs/>
          <w:snapToGrid w:val="0"/>
          <w:kern w:val="0"/>
          <w:sz w:val="20"/>
          <w:szCs w:val="20"/>
          <w:lang w:val="es-ES" w:eastAsia="es-ES"/>
          <w14:ligatures w14:val="none"/>
        </w:rPr>
        <w:t>No obstante, e</w:t>
      </w:r>
      <w:r w:rsidRPr="00E0378C">
        <w:rPr>
          <w:rFonts w:ascii="HelveticaNowText Regular" w:eastAsia="Times New Roman" w:hAnsi="HelveticaNowText Regular" w:cs="HelveticaNowText Regular"/>
          <w:b/>
          <w:bCs/>
          <w:snapToGrid w:val="0"/>
          <w:kern w:val="0"/>
          <w:sz w:val="20"/>
          <w:szCs w:val="20"/>
          <w:lang w:val="es-ES" w:eastAsia="es-ES"/>
          <w14:ligatures w14:val="none"/>
        </w:rPr>
        <w:t>l órgano de contratación o la Mesa de contratación podrán exigir a los licitadores que</w:t>
      </w:r>
      <w:r>
        <w:rPr>
          <w:rFonts w:ascii="HelveticaNowText Regular" w:eastAsia="Times New Roman" w:hAnsi="HelveticaNowText Regular" w:cs="HelveticaNowText Regular"/>
          <w:b/>
          <w:bCs/>
          <w:snapToGrid w:val="0"/>
          <w:kern w:val="0"/>
          <w:sz w:val="20"/>
          <w:szCs w:val="20"/>
          <w:lang w:val="es-ES" w:eastAsia="es-ES"/>
          <w14:ligatures w14:val="none"/>
        </w:rPr>
        <w:t xml:space="preserve"> </w:t>
      </w:r>
      <w:r w:rsidRPr="00E0378C">
        <w:rPr>
          <w:rFonts w:ascii="HelveticaNowText Regular" w:eastAsia="Times New Roman" w:hAnsi="HelveticaNowText Regular" w:cs="HelveticaNowText Regular"/>
          <w:b/>
          <w:bCs/>
          <w:snapToGrid w:val="0"/>
          <w:kern w:val="0"/>
          <w:sz w:val="20"/>
          <w:szCs w:val="20"/>
          <w:lang w:val="es-ES" w:eastAsia="es-ES"/>
          <w14:ligatures w14:val="none"/>
        </w:rPr>
        <w:t>presenten la totalidad o una parte de los documentos justificativos de la información contenida en las declaraciones cuando existan dudas sobre su vigencia o fiabilidad de la declaración, cuando resulte necesario para el buen desarrollo del procedimiento de licitación.</w:t>
      </w:r>
    </w:p>
    <w:p w14:paraId="039C7999" w14:textId="77777777" w:rsidR="005332EF" w:rsidRDefault="005332EF" w:rsidP="00E0378C">
      <w:pPr>
        <w:shd w:val="clear" w:color="auto" w:fill="FFFFFF"/>
        <w:spacing w:after="0" w:line="276" w:lineRule="auto"/>
        <w:ind w:left="142"/>
        <w:jc w:val="both"/>
        <w:rPr>
          <w:rFonts w:ascii="HelveticaNowText Regular" w:eastAsia="Times New Roman" w:hAnsi="HelveticaNowText Regular" w:cs="HelveticaNowText Regular"/>
          <w:b/>
          <w:bCs/>
          <w:color w:val="000000"/>
          <w:kern w:val="0"/>
          <w:sz w:val="20"/>
          <w:szCs w:val="20"/>
          <w:lang w:val="es-ES" w:eastAsia="es-ES"/>
          <w14:ligatures w14:val="none"/>
        </w:rPr>
      </w:pPr>
    </w:p>
    <w:p w14:paraId="24F19F33" w14:textId="77777777" w:rsidR="005332EF" w:rsidRDefault="005332EF" w:rsidP="00E0378C">
      <w:pPr>
        <w:shd w:val="clear" w:color="auto" w:fill="FFFFFF"/>
        <w:spacing w:after="0" w:line="276" w:lineRule="auto"/>
        <w:ind w:left="142"/>
        <w:jc w:val="both"/>
        <w:rPr>
          <w:rFonts w:ascii="HelveticaNowText Regular" w:eastAsia="Times New Roman" w:hAnsi="HelveticaNowText Regular" w:cs="HelveticaNowText Regular"/>
          <w:b/>
          <w:bCs/>
          <w:color w:val="000000"/>
          <w:kern w:val="0"/>
          <w:sz w:val="20"/>
          <w:szCs w:val="20"/>
          <w:lang w:val="es-ES" w:eastAsia="es-ES"/>
          <w14:ligatures w14:val="none"/>
        </w:rPr>
      </w:pPr>
    </w:p>
    <w:p w14:paraId="64753F57" w14:textId="77777777" w:rsidR="00E0378C" w:rsidRPr="00E0378C" w:rsidRDefault="00E0378C" w:rsidP="00E0378C">
      <w:pPr>
        <w:shd w:val="clear" w:color="auto" w:fill="FFFFFF"/>
        <w:spacing w:after="0" w:line="276" w:lineRule="auto"/>
        <w:ind w:left="142"/>
        <w:jc w:val="both"/>
        <w:rPr>
          <w:rFonts w:ascii="HelveticaNowText Regular" w:eastAsia="Times New Roman" w:hAnsi="HelveticaNowText Regular" w:cs="HelveticaNowText Regular"/>
          <w:b/>
          <w:bCs/>
          <w:color w:val="000000"/>
          <w:kern w:val="0"/>
          <w:sz w:val="20"/>
          <w:szCs w:val="20"/>
          <w:lang w:val="es-ES" w:eastAsia="es-ES"/>
          <w14:ligatures w14:val="none"/>
        </w:rPr>
      </w:pPr>
      <w:r w:rsidRPr="00E0378C">
        <w:rPr>
          <w:rFonts w:ascii="HelveticaNowText Regular" w:eastAsia="Times New Roman" w:hAnsi="HelveticaNowText Regular" w:cs="HelveticaNowText Regular"/>
          <w:b/>
          <w:bCs/>
          <w:color w:val="000000"/>
          <w:kern w:val="0"/>
          <w:sz w:val="20"/>
          <w:szCs w:val="20"/>
          <w:lang w:val="es-ES" w:eastAsia="es-ES"/>
          <w14:ligatures w14:val="none"/>
        </w:rPr>
        <w:t>Y a los efectos oportunos, se procede a la firma electrónica de la persona que formula la presente declaración responsable.</w:t>
      </w:r>
    </w:p>
    <w:p w14:paraId="010BE851" w14:textId="77777777" w:rsidR="00457421" w:rsidRPr="00493B13" w:rsidRDefault="00457421" w:rsidP="00CE6694">
      <w:pPr>
        <w:spacing w:after="120" w:line="360" w:lineRule="auto"/>
        <w:jc w:val="both"/>
        <w:rPr>
          <w:rFonts w:ascii="HelveticaNowText Regular" w:eastAsia="Times New Roman" w:hAnsi="HelveticaNowText Regular" w:cs="HelveticaNowText Regular"/>
          <w:b/>
          <w:bCs/>
          <w:iCs/>
          <w:snapToGrid w:val="0"/>
          <w:kern w:val="0"/>
          <w:sz w:val="22"/>
          <w:szCs w:val="20"/>
          <w:lang w:val="es-ES" w:eastAsia="es-ES"/>
          <w14:ligatures w14:val="none"/>
        </w:rPr>
      </w:pPr>
    </w:p>
    <w:p w14:paraId="40DC1AA2" w14:textId="77777777" w:rsidR="00457421" w:rsidRPr="00493B13" w:rsidRDefault="00457421" w:rsidP="00CE6694">
      <w:pPr>
        <w:spacing w:after="120" w:line="360" w:lineRule="auto"/>
        <w:jc w:val="both"/>
        <w:rPr>
          <w:rFonts w:ascii="HelveticaNowText Regular" w:eastAsia="Times New Roman" w:hAnsi="HelveticaNowText Regular" w:cs="HelveticaNowText Regular"/>
          <w:b/>
          <w:bCs/>
          <w:iCs/>
          <w:snapToGrid w:val="0"/>
          <w:kern w:val="0"/>
          <w:sz w:val="22"/>
          <w:szCs w:val="20"/>
          <w:lang w:val="es-ES" w:eastAsia="es-ES"/>
          <w14:ligatures w14:val="none"/>
        </w:rPr>
      </w:pPr>
    </w:p>
    <w:p w14:paraId="56F67CF6" w14:textId="77777777" w:rsidR="006E468A" w:rsidRDefault="008215D4">
      <w:pPr>
        <w:rPr>
          <w:rFonts w:ascii="HelveticaNowText Regular" w:eastAsia="Times New Roman" w:hAnsi="HelveticaNowText Regular" w:cs="HelveticaNowText Regular"/>
          <w:b/>
          <w:bCs/>
          <w:iCs/>
          <w:snapToGrid w:val="0"/>
          <w:kern w:val="0"/>
          <w:sz w:val="22"/>
          <w:szCs w:val="20"/>
          <w:lang w:val="es-ES" w:eastAsia="es-ES"/>
          <w14:ligatures w14:val="none"/>
        </w:rPr>
        <w:sectPr w:rsidR="006E468A" w:rsidSect="006E468A">
          <w:pgSz w:w="11906" w:h="16838"/>
          <w:pgMar w:top="1417" w:right="1701" w:bottom="1417" w:left="1701" w:header="426" w:footer="708" w:gutter="0"/>
          <w:pgNumType w:start="1"/>
          <w:cols w:space="708"/>
          <w:docGrid w:linePitch="360"/>
        </w:sectPr>
      </w:pPr>
      <w:r>
        <w:rPr>
          <w:rFonts w:ascii="HelveticaNowText Regular" w:eastAsia="Times New Roman" w:hAnsi="HelveticaNowText Regular" w:cs="HelveticaNowText Regular"/>
          <w:b/>
          <w:bCs/>
          <w:iCs/>
          <w:snapToGrid w:val="0"/>
          <w:kern w:val="0"/>
          <w:sz w:val="22"/>
          <w:szCs w:val="20"/>
          <w:lang w:val="es-ES" w:eastAsia="es-ES"/>
          <w14:ligatures w14:val="none"/>
        </w:rPr>
        <w:br w:type="page"/>
      </w:r>
    </w:p>
    <w:p w14:paraId="4924D2F1" w14:textId="77777777" w:rsidR="003529E1" w:rsidRPr="008339A4" w:rsidRDefault="003529E1" w:rsidP="003529E1">
      <w:pPr>
        <w:keepNext/>
        <w:keepLines/>
        <w:tabs>
          <w:tab w:val="left" w:pos="964"/>
        </w:tabs>
        <w:spacing w:after="0" w:line="360" w:lineRule="auto"/>
        <w:jc w:val="center"/>
        <w:outlineLvl w:val="0"/>
        <w:rPr>
          <w:rFonts w:ascii="HelveticaNowText Regular" w:eastAsia="Times New Roman" w:hAnsi="HelveticaNowText Regular" w:cs="HelveticaNowText Regular"/>
          <w:b/>
          <w:snapToGrid w:val="0"/>
          <w:kern w:val="0"/>
          <w:sz w:val="20"/>
          <w:szCs w:val="20"/>
          <w:u w:val="single"/>
          <w:lang w:val="es-ES" w:eastAsia="es-ES"/>
          <w14:ligatures w14:val="none"/>
        </w:rPr>
      </w:pPr>
      <w:r w:rsidRPr="008339A4">
        <w:rPr>
          <w:rFonts w:ascii="HelveticaNowText Regular" w:eastAsia="Times New Roman" w:hAnsi="HelveticaNowText Regular" w:cs="HelveticaNowText Regular"/>
          <w:b/>
          <w:snapToGrid w:val="0"/>
          <w:kern w:val="0"/>
          <w:sz w:val="20"/>
          <w:szCs w:val="20"/>
          <w:u w:val="single"/>
          <w:lang w:val="es-ES" w:eastAsia="es-ES"/>
          <w14:ligatures w14:val="none"/>
        </w:rPr>
        <w:lastRenderedPageBreak/>
        <w:t>ANEXO VIII. - DECLARACIÓN RESPONSABLE DE COMPROMISO PARA LA INTEGRACIÓN DE LA SOLVENCIA CON MEDIOS EXTERNOS (DOCUMENTACIÓN COMO ADJUDICATARIO)</w:t>
      </w:r>
    </w:p>
    <w:p w14:paraId="24BD3EC5" w14:textId="77777777" w:rsidR="003529E1" w:rsidRPr="008339A4" w:rsidRDefault="003529E1" w:rsidP="003529E1">
      <w:pPr>
        <w:spacing w:after="0" w:line="360" w:lineRule="auto"/>
        <w:jc w:val="both"/>
        <w:rPr>
          <w:rFonts w:ascii="HelveticaNowText Regular" w:eastAsia="Times New Roman" w:hAnsi="HelveticaNowText Regular" w:cs="HelveticaNowText Regular"/>
          <w:snapToGrid w:val="0"/>
          <w:kern w:val="0"/>
          <w:sz w:val="20"/>
          <w:szCs w:val="20"/>
          <w:lang w:val="es-ES" w:eastAsia="es-ES"/>
          <w14:ligatures w14:val="none"/>
        </w:rPr>
      </w:pPr>
    </w:p>
    <w:p w14:paraId="0B1DCF88" w14:textId="77777777" w:rsidR="003529E1" w:rsidRPr="008339A4" w:rsidRDefault="003529E1" w:rsidP="003529E1">
      <w:pPr>
        <w:spacing w:after="0" w:line="360" w:lineRule="auto"/>
        <w:jc w:val="both"/>
        <w:rPr>
          <w:rFonts w:ascii="HelveticaNowText Regular" w:eastAsia="Times New Roman" w:hAnsi="HelveticaNowText Regular" w:cs="HelveticaNowText Regular"/>
          <w:snapToGrid w:val="0"/>
          <w:kern w:val="0"/>
          <w:sz w:val="20"/>
          <w:szCs w:val="20"/>
          <w:lang w:val="es-ES" w:eastAsia="es-ES"/>
          <w14:ligatures w14:val="none"/>
        </w:rPr>
      </w:pPr>
      <w:r w:rsidRPr="008339A4">
        <w:rPr>
          <w:rFonts w:ascii="HelveticaNowText Regular" w:eastAsia="Times New Roman" w:hAnsi="HelveticaNowText Regular" w:cs="HelveticaNowText Regular"/>
          <w:snapToGrid w:val="0"/>
          <w:kern w:val="0"/>
          <w:sz w:val="20"/>
          <w:szCs w:val="20"/>
          <w:lang w:val="es-ES" w:eastAsia="es-ES"/>
          <w14:ligatures w14:val="none"/>
        </w:rPr>
        <w:t xml:space="preserve">El Licitador/a D./Dª. .................., con DNI número .................., en su calidad de .................. de la mercantil .................., en virtud de la escritura de poder otorgada ante el Notario de .................. D./Dª. .................., en fecha </w:t>
      </w:r>
      <w:sdt>
        <w:sdtPr>
          <w:rPr>
            <w:rFonts w:ascii="HelveticaNowText Regular" w:eastAsia="Times New Roman" w:hAnsi="HelveticaNowText Regular" w:cs="HelveticaNowText Regular"/>
            <w:snapToGrid w:val="0"/>
            <w:kern w:val="0"/>
            <w:sz w:val="20"/>
            <w:szCs w:val="20"/>
            <w:lang w:val="es-ES" w:eastAsia="es-ES"/>
            <w14:ligatures w14:val="none"/>
          </w:rPr>
          <w:id w:val="1603836808"/>
          <w:showingPlcHdr/>
          <w:date>
            <w:dateFormat w:val="d' de 'MMMM' de 'yyyy"/>
            <w:lid w:val="es-ES"/>
            <w:storeMappedDataAs w:val="dateTime"/>
            <w:calendar w:val="gregorian"/>
          </w:date>
        </w:sdtPr>
        <w:sdtEndPr/>
        <w:sdtContent>
          <w:r w:rsidRPr="008339A4">
            <w:rPr>
              <w:rFonts w:ascii="HelveticaNowText Regular" w:eastAsia="Calibri" w:hAnsi="HelveticaNowText Regular" w:cs="HelveticaNowText Regular"/>
              <w:snapToGrid w:val="0"/>
              <w:color w:val="808080"/>
              <w:kern w:val="0"/>
              <w:sz w:val="20"/>
              <w:szCs w:val="20"/>
              <w:lang w:val="es-ES" w:eastAsia="es-ES"/>
              <w14:ligatures w14:val="none"/>
            </w:rPr>
            <w:t>Haga clic aquí para escribir una fecha.</w:t>
          </w:r>
        </w:sdtContent>
      </w:sdt>
      <w:r w:rsidRPr="008339A4">
        <w:rPr>
          <w:rFonts w:ascii="HelveticaNowText Regular" w:eastAsia="Times New Roman" w:hAnsi="HelveticaNowText Regular" w:cs="HelveticaNowText Regular"/>
          <w:snapToGrid w:val="0"/>
          <w:kern w:val="0"/>
          <w:sz w:val="20"/>
          <w:szCs w:val="20"/>
          <w:lang w:val="es-ES" w:eastAsia="es-ES"/>
          <w14:ligatures w14:val="none"/>
        </w:rPr>
        <w:t>, con el número .................. de su protocolo, y como licitador/a en el procedimiento de adjudicación de la contratación del [</w:t>
      </w:r>
      <w:r w:rsidRPr="008339A4">
        <w:rPr>
          <w:rFonts w:ascii="HelveticaNowText Regular" w:eastAsia="Times New Roman" w:hAnsi="HelveticaNowText Regular" w:cs="HelveticaNowText Regular"/>
          <w:snapToGrid w:val="0"/>
          <w:color w:val="FF0000"/>
          <w:kern w:val="0"/>
          <w:sz w:val="20"/>
          <w:szCs w:val="20"/>
          <w:highlight w:val="yellow"/>
          <w:lang w:val="es-ES" w:eastAsia="es-ES"/>
          <w14:ligatures w14:val="none"/>
        </w:rPr>
        <w:t>Servicio/Suministro xxxxxxxxxxxxxxxxxxxxxxxxxxxxxxxxx</w:t>
      </w:r>
      <w:r w:rsidRPr="008339A4">
        <w:rPr>
          <w:rFonts w:ascii="HelveticaNowText Regular" w:eastAsia="Times New Roman" w:hAnsi="HelveticaNowText Regular" w:cs="HelveticaNowText Regular"/>
          <w:snapToGrid w:val="0"/>
          <w:kern w:val="0"/>
          <w:sz w:val="20"/>
          <w:szCs w:val="20"/>
          <w:lang w:val="es-ES" w:eastAsia="es-ES"/>
          <w14:ligatures w14:val="none"/>
        </w:rPr>
        <w:t>], con número de expediente [</w:t>
      </w:r>
      <w:r w:rsidRPr="008339A4">
        <w:rPr>
          <w:rFonts w:ascii="HelveticaNowText Regular" w:eastAsia="Times New Roman" w:hAnsi="HelveticaNowText Regular" w:cs="HelveticaNowText Regular"/>
          <w:snapToGrid w:val="0"/>
          <w:color w:val="FF0000"/>
          <w:kern w:val="0"/>
          <w:sz w:val="20"/>
          <w:szCs w:val="20"/>
          <w:highlight w:val="yellow"/>
          <w:lang w:val="es-ES" w:eastAsia="es-ES"/>
          <w14:ligatures w14:val="none"/>
        </w:rPr>
        <w:t>2025/LIC/XXX</w:t>
      </w:r>
      <w:r w:rsidRPr="008339A4">
        <w:rPr>
          <w:rFonts w:ascii="HelveticaNowText Regular" w:eastAsia="Times New Roman" w:hAnsi="HelveticaNowText Regular" w:cs="HelveticaNowText Regular"/>
          <w:snapToGrid w:val="0"/>
          <w:kern w:val="0"/>
          <w:sz w:val="20"/>
          <w:szCs w:val="20"/>
          <w:lang w:val="es-ES" w:eastAsia="es-ES"/>
          <w14:ligatures w14:val="none"/>
        </w:rPr>
        <w:t>].</w:t>
      </w:r>
    </w:p>
    <w:p w14:paraId="11AF3E38" w14:textId="77777777" w:rsidR="003529E1" w:rsidRPr="008339A4" w:rsidRDefault="003529E1" w:rsidP="003529E1">
      <w:pPr>
        <w:spacing w:after="0" w:line="360" w:lineRule="auto"/>
        <w:jc w:val="both"/>
        <w:rPr>
          <w:rFonts w:ascii="HelveticaNowText Regular" w:eastAsia="Times New Roman" w:hAnsi="HelveticaNowText Regular" w:cs="HelveticaNowText Regular"/>
          <w:b/>
          <w:snapToGrid w:val="0"/>
          <w:kern w:val="0"/>
          <w:sz w:val="20"/>
          <w:szCs w:val="20"/>
          <w:lang w:val="es-ES" w:eastAsia="es-ES"/>
          <w14:ligatures w14:val="none"/>
        </w:rPr>
      </w:pPr>
      <w:r w:rsidRPr="008339A4">
        <w:rPr>
          <w:rFonts w:ascii="HelveticaNowText Regular" w:eastAsia="Times New Roman" w:hAnsi="HelveticaNowText Regular" w:cs="HelveticaNowText Regular"/>
          <w:b/>
          <w:snapToGrid w:val="0"/>
          <w:kern w:val="0"/>
          <w:sz w:val="20"/>
          <w:szCs w:val="20"/>
          <w:lang w:val="es-ES" w:eastAsia="es-ES"/>
          <w14:ligatures w14:val="none"/>
        </w:rPr>
        <w:t>Y:</w:t>
      </w:r>
    </w:p>
    <w:p w14:paraId="0AF2AB76" w14:textId="77777777" w:rsidR="003529E1" w:rsidRPr="008339A4" w:rsidRDefault="003529E1" w:rsidP="003529E1">
      <w:pPr>
        <w:keepLines/>
        <w:spacing w:after="0" w:line="360" w:lineRule="auto"/>
        <w:jc w:val="both"/>
        <w:rPr>
          <w:rFonts w:ascii="HelveticaNowText Regular" w:eastAsia="Times New Roman" w:hAnsi="HelveticaNowText Regular" w:cs="HelveticaNowText Regular"/>
          <w:snapToGrid w:val="0"/>
          <w:kern w:val="0"/>
          <w:sz w:val="20"/>
          <w:szCs w:val="20"/>
          <w:lang w:val="es-ES" w:eastAsia="es-ES"/>
          <w14:ligatures w14:val="none"/>
        </w:rPr>
      </w:pPr>
      <w:r w:rsidRPr="008339A4">
        <w:rPr>
          <w:rFonts w:ascii="HelveticaNowText Regular" w:eastAsia="Times New Roman" w:hAnsi="HelveticaNowText Regular" w:cs="HelveticaNowText Regular"/>
          <w:snapToGrid w:val="0"/>
          <w:kern w:val="0"/>
          <w:sz w:val="20"/>
          <w:szCs w:val="20"/>
          <w:lang w:val="es-ES" w:eastAsia="es-ES"/>
          <w14:ligatures w14:val="none"/>
        </w:rPr>
        <w:t xml:space="preserve">Que la empresa externa/integradora de la solvencia con medios externos. D./Dª .................., con DNI número .................., en su calidad de .................. de la mercantil .................., en virtud de la escritura de poder otorgada ante el Notario de .................. D./Dª. .................., en fecha </w:t>
      </w:r>
      <w:sdt>
        <w:sdtPr>
          <w:rPr>
            <w:rFonts w:ascii="HelveticaNowText Regular" w:eastAsia="Times New Roman" w:hAnsi="HelveticaNowText Regular" w:cs="HelveticaNowText Regular"/>
            <w:snapToGrid w:val="0"/>
            <w:kern w:val="0"/>
            <w:sz w:val="20"/>
            <w:szCs w:val="20"/>
            <w:lang w:val="es-ES" w:eastAsia="es-ES"/>
            <w14:ligatures w14:val="none"/>
          </w:rPr>
          <w:id w:val="-1976205614"/>
          <w:showingPlcHdr/>
          <w:date>
            <w:dateFormat w:val="d' de 'MMMM' de 'yyyy"/>
            <w:lid w:val="es-ES"/>
            <w:storeMappedDataAs w:val="dateTime"/>
            <w:calendar w:val="gregorian"/>
          </w:date>
        </w:sdtPr>
        <w:sdtEndPr/>
        <w:sdtContent>
          <w:r w:rsidRPr="008339A4">
            <w:rPr>
              <w:rFonts w:ascii="HelveticaNowText Regular" w:eastAsia="Calibri" w:hAnsi="HelveticaNowText Regular" w:cs="HelveticaNowText Regular"/>
              <w:snapToGrid w:val="0"/>
              <w:color w:val="808080"/>
              <w:kern w:val="0"/>
              <w:sz w:val="20"/>
              <w:szCs w:val="20"/>
              <w:lang w:val="es-ES" w:eastAsia="es-ES"/>
              <w14:ligatures w14:val="none"/>
            </w:rPr>
            <w:t>Haga clic aquí para escribir una fecha.</w:t>
          </w:r>
        </w:sdtContent>
      </w:sdt>
      <w:r w:rsidRPr="008339A4">
        <w:rPr>
          <w:rFonts w:ascii="HelveticaNowText Regular" w:eastAsia="Times New Roman" w:hAnsi="HelveticaNowText Regular" w:cs="HelveticaNowText Regular"/>
          <w:snapToGrid w:val="0"/>
          <w:kern w:val="0"/>
          <w:sz w:val="20"/>
          <w:szCs w:val="20"/>
          <w:lang w:val="es-ES" w:eastAsia="es-ES"/>
          <w14:ligatures w14:val="none"/>
        </w:rPr>
        <w:t>, con el número .................. de su protocolo.</w:t>
      </w:r>
    </w:p>
    <w:p w14:paraId="1AA87B6D" w14:textId="77777777" w:rsidR="003529E1" w:rsidRPr="008339A4" w:rsidRDefault="003529E1" w:rsidP="003529E1">
      <w:pPr>
        <w:spacing w:after="0" w:line="360" w:lineRule="auto"/>
        <w:jc w:val="both"/>
        <w:rPr>
          <w:rFonts w:ascii="HelveticaNowText Regular" w:eastAsia="Times New Roman" w:hAnsi="HelveticaNowText Regular" w:cs="HelveticaNowText Regular"/>
          <w:b/>
          <w:snapToGrid w:val="0"/>
          <w:kern w:val="0"/>
          <w:sz w:val="20"/>
          <w:szCs w:val="20"/>
          <w:lang w:val="es-ES" w:eastAsia="es-ES"/>
          <w14:ligatures w14:val="none"/>
        </w:rPr>
      </w:pPr>
    </w:p>
    <w:p w14:paraId="4C93C8DB" w14:textId="77777777" w:rsidR="003529E1" w:rsidRPr="008339A4" w:rsidRDefault="003529E1" w:rsidP="003529E1">
      <w:pPr>
        <w:spacing w:after="0" w:line="360" w:lineRule="auto"/>
        <w:jc w:val="both"/>
        <w:rPr>
          <w:rFonts w:ascii="HelveticaNowText Regular" w:eastAsia="Times New Roman" w:hAnsi="HelveticaNowText Regular" w:cs="HelveticaNowText Regular"/>
          <w:b/>
          <w:snapToGrid w:val="0"/>
          <w:kern w:val="0"/>
          <w:sz w:val="20"/>
          <w:szCs w:val="20"/>
          <w:lang w:val="es-ES" w:eastAsia="es-ES"/>
          <w14:ligatures w14:val="none"/>
        </w:rPr>
      </w:pPr>
      <w:r w:rsidRPr="008339A4">
        <w:rPr>
          <w:rFonts w:ascii="HelveticaNowText Regular" w:eastAsia="Times New Roman" w:hAnsi="HelveticaNowText Regular" w:cs="HelveticaNowText Regular"/>
          <w:b/>
          <w:snapToGrid w:val="0"/>
          <w:kern w:val="0"/>
          <w:sz w:val="20"/>
          <w:szCs w:val="20"/>
          <w:lang w:val="es-ES" w:eastAsia="es-ES"/>
          <w14:ligatures w14:val="none"/>
        </w:rPr>
        <w:t>DECLARAN:</w:t>
      </w:r>
    </w:p>
    <w:p w14:paraId="5C8D659B" w14:textId="77777777" w:rsidR="003529E1" w:rsidRPr="008339A4" w:rsidRDefault="003529E1" w:rsidP="008215D4">
      <w:pPr>
        <w:numPr>
          <w:ilvl w:val="0"/>
          <w:numId w:val="8"/>
        </w:numPr>
        <w:spacing w:after="0" w:line="276" w:lineRule="auto"/>
        <w:ind w:left="284" w:hanging="284"/>
        <w:contextualSpacing/>
        <w:jc w:val="both"/>
        <w:rPr>
          <w:rFonts w:ascii="HelveticaNowText Regular" w:eastAsia="Calibri" w:hAnsi="HelveticaNowText Regular" w:cs="HelveticaNowText Regular"/>
          <w:b/>
          <w:kern w:val="0"/>
          <w:sz w:val="20"/>
          <w:szCs w:val="20"/>
          <w:lang w:val="es-ES"/>
          <w14:ligatures w14:val="none"/>
        </w:rPr>
      </w:pPr>
      <w:r w:rsidRPr="008339A4">
        <w:rPr>
          <w:rFonts w:ascii="HelveticaNowText Regular" w:eastAsia="Calibri" w:hAnsi="HelveticaNowText Regular" w:cs="HelveticaNowText Regular"/>
          <w:kern w:val="0"/>
          <w:sz w:val="20"/>
          <w:szCs w:val="20"/>
          <w:lang w:val="es-ES"/>
          <w14:ligatures w14:val="none"/>
        </w:rPr>
        <w:t>Que se comprometen, de conformidad con los dispuesto en el artículo 75 de la Ley de Contratos del Sector Público (LCSP), que regula la “integración de la solvencia con medios externos</w:t>
      </w:r>
      <w:r w:rsidR="00DA06C0" w:rsidRPr="008339A4">
        <w:rPr>
          <w:rFonts w:ascii="HelveticaNowText Regular" w:eastAsia="Calibri" w:hAnsi="HelveticaNowText Regular" w:cs="HelveticaNowText Regular"/>
          <w:kern w:val="0"/>
          <w:sz w:val="20"/>
          <w:szCs w:val="20"/>
          <w:lang w:val="es-ES"/>
          <w14:ligatures w14:val="none"/>
        </w:rPr>
        <w:t>”</w:t>
      </w:r>
      <w:r w:rsidRPr="008339A4">
        <w:rPr>
          <w:rFonts w:ascii="HelveticaNowText Regular" w:eastAsia="Calibri" w:hAnsi="HelveticaNowText Regular" w:cs="HelveticaNowText Regular"/>
          <w:kern w:val="0"/>
          <w:sz w:val="20"/>
          <w:szCs w:val="20"/>
          <w:lang w:val="es-ES"/>
          <w14:ligatures w14:val="none"/>
        </w:rPr>
        <w:t xml:space="preserve"> a:</w:t>
      </w:r>
    </w:p>
    <w:p w14:paraId="377FC24D" w14:textId="77777777" w:rsidR="003529E1" w:rsidRPr="008339A4" w:rsidRDefault="003529E1" w:rsidP="008215D4">
      <w:pPr>
        <w:spacing w:after="0" w:line="276" w:lineRule="auto"/>
        <w:jc w:val="both"/>
        <w:rPr>
          <w:rFonts w:ascii="HelveticaNowText Regular" w:eastAsia="Times New Roman" w:hAnsi="HelveticaNowText Regular" w:cs="HelveticaNowText Regular"/>
          <w:snapToGrid w:val="0"/>
          <w:kern w:val="0"/>
          <w:sz w:val="20"/>
          <w:szCs w:val="20"/>
          <w:lang w:val="es-ES" w:eastAsia="es-ES"/>
          <w14:ligatures w14:val="none"/>
        </w:rPr>
      </w:pPr>
    </w:p>
    <w:p w14:paraId="3B4DD964" w14:textId="77777777" w:rsidR="003529E1" w:rsidRPr="008339A4" w:rsidRDefault="003529E1" w:rsidP="008215D4">
      <w:pPr>
        <w:numPr>
          <w:ilvl w:val="0"/>
          <w:numId w:val="8"/>
        </w:numPr>
        <w:spacing w:after="200" w:line="276" w:lineRule="auto"/>
        <w:ind w:left="284" w:hanging="284"/>
        <w:contextualSpacing/>
        <w:jc w:val="both"/>
        <w:rPr>
          <w:rFonts w:ascii="HelveticaNowText Regular" w:eastAsia="Calibri" w:hAnsi="HelveticaNowText Regular" w:cs="HelveticaNowText Regular"/>
          <w:snapToGrid w:val="0"/>
          <w:kern w:val="0"/>
          <w:sz w:val="20"/>
          <w:szCs w:val="20"/>
          <w:lang w:val="es-ES"/>
          <w14:ligatures w14:val="none"/>
        </w:rPr>
      </w:pPr>
      <w:r w:rsidRPr="008339A4">
        <w:rPr>
          <w:rFonts w:ascii="HelveticaNowText Regular" w:eastAsia="Calibri" w:hAnsi="HelveticaNowText Regular" w:cs="HelveticaNowText Regular"/>
          <w:snapToGrid w:val="0"/>
          <w:kern w:val="0"/>
          <w:sz w:val="20"/>
          <w:szCs w:val="20"/>
          <w:lang w:val="es-ES"/>
          <w14:ligatures w14:val="none"/>
        </w:rPr>
        <w:t>Que</w:t>
      </w:r>
      <w:r w:rsidR="00DA06C0" w:rsidRPr="008339A4">
        <w:rPr>
          <w:rFonts w:ascii="HelveticaNowText Regular" w:eastAsia="Calibri" w:hAnsi="HelveticaNowText Regular" w:cs="HelveticaNowText Regular"/>
          <w:snapToGrid w:val="0"/>
          <w:kern w:val="0"/>
          <w:sz w:val="20"/>
          <w:szCs w:val="20"/>
          <w:lang w:val="es-ES"/>
          <w14:ligatures w14:val="none"/>
        </w:rPr>
        <w:t xml:space="preserve"> la solvencia o medios concretos que pone la empresa externa a disposición de la licitadora, a los efectos previstos en dicho precepto legal, son los siguientes</w:t>
      </w:r>
      <w:r w:rsidRPr="008339A4">
        <w:rPr>
          <w:rFonts w:ascii="HelveticaNowText Regular" w:eastAsia="Calibri" w:hAnsi="HelveticaNowText Regular" w:cs="HelveticaNowText Regular"/>
          <w:snapToGrid w:val="0"/>
          <w:kern w:val="0"/>
          <w:sz w:val="20"/>
          <w:szCs w:val="20"/>
          <w:lang w:val="es-ES"/>
          <w14:ligatures w14:val="none"/>
        </w:rPr>
        <w:t>.</w:t>
      </w:r>
    </w:p>
    <w:p w14:paraId="3499ADDE" w14:textId="77777777" w:rsidR="00DA06C0" w:rsidRPr="008339A4" w:rsidRDefault="00DA06C0" w:rsidP="008215D4">
      <w:pPr>
        <w:pStyle w:val="Prrafodelista"/>
        <w:numPr>
          <w:ilvl w:val="0"/>
          <w:numId w:val="10"/>
        </w:numPr>
        <w:spacing w:after="200" w:line="276" w:lineRule="auto"/>
        <w:jc w:val="both"/>
        <w:rPr>
          <w:rFonts w:ascii="HelveticaNowText Regular" w:eastAsia="Calibri" w:hAnsi="HelveticaNowText Regular" w:cs="HelveticaNowText Regular"/>
          <w:snapToGrid w:val="0"/>
          <w:kern w:val="0"/>
          <w:sz w:val="20"/>
          <w:szCs w:val="20"/>
          <w:lang w:val="es-ES"/>
          <w14:ligatures w14:val="none"/>
        </w:rPr>
      </w:pPr>
      <w:r w:rsidRPr="008339A4">
        <w:rPr>
          <w:rFonts w:ascii="HelveticaNowText Regular" w:eastAsia="Calibri" w:hAnsi="HelveticaNowText Regular" w:cs="HelveticaNowText Regular"/>
          <w:snapToGrid w:val="0"/>
          <w:kern w:val="0"/>
          <w:sz w:val="20"/>
          <w:szCs w:val="20"/>
          <w:lang w:val="es-ES"/>
          <w14:ligatures w14:val="none"/>
        </w:rPr>
        <w:t>______________</w:t>
      </w:r>
    </w:p>
    <w:p w14:paraId="06AFDDA4" w14:textId="77777777" w:rsidR="00DA06C0" w:rsidRPr="008339A4" w:rsidRDefault="00DA06C0" w:rsidP="008215D4">
      <w:pPr>
        <w:pStyle w:val="Prrafodelista"/>
        <w:numPr>
          <w:ilvl w:val="0"/>
          <w:numId w:val="10"/>
        </w:numPr>
        <w:spacing w:after="200" w:line="276" w:lineRule="auto"/>
        <w:jc w:val="both"/>
        <w:rPr>
          <w:rFonts w:ascii="HelveticaNowText Regular" w:eastAsia="Calibri" w:hAnsi="HelveticaNowText Regular" w:cs="HelveticaNowText Regular"/>
          <w:snapToGrid w:val="0"/>
          <w:kern w:val="0"/>
          <w:sz w:val="20"/>
          <w:szCs w:val="20"/>
          <w:lang w:val="es-ES"/>
          <w14:ligatures w14:val="none"/>
        </w:rPr>
      </w:pPr>
      <w:r w:rsidRPr="008339A4">
        <w:rPr>
          <w:rFonts w:ascii="HelveticaNowText Regular" w:eastAsia="Calibri" w:hAnsi="HelveticaNowText Regular" w:cs="HelveticaNowText Regular"/>
          <w:snapToGrid w:val="0"/>
          <w:kern w:val="0"/>
          <w:sz w:val="20"/>
          <w:szCs w:val="20"/>
          <w:lang w:val="es-ES"/>
          <w14:ligatures w14:val="none"/>
        </w:rPr>
        <w:t>______________</w:t>
      </w:r>
    </w:p>
    <w:p w14:paraId="23D694B4" w14:textId="77777777" w:rsidR="00DA06C0" w:rsidRPr="008339A4" w:rsidRDefault="00DA06C0" w:rsidP="008215D4">
      <w:pPr>
        <w:pStyle w:val="Prrafodelista"/>
        <w:numPr>
          <w:ilvl w:val="0"/>
          <w:numId w:val="10"/>
        </w:numPr>
        <w:spacing w:after="200" w:line="276" w:lineRule="auto"/>
        <w:jc w:val="both"/>
        <w:rPr>
          <w:rFonts w:ascii="HelveticaNowText Regular" w:eastAsia="Calibri" w:hAnsi="HelveticaNowText Regular" w:cs="HelveticaNowText Regular"/>
          <w:snapToGrid w:val="0"/>
          <w:kern w:val="0"/>
          <w:sz w:val="20"/>
          <w:szCs w:val="20"/>
          <w:lang w:val="es-ES"/>
          <w14:ligatures w14:val="none"/>
        </w:rPr>
      </w:pPr>
      <w:r w:rsidRPr="008339A4">
        <w:rPr>
          <w:rFonts w:ascii="HelveticaNowText Regular" w:eastAsia="Calibri" w:hAnsi="HelveticaNowText Regular" w:cs="HelveticaNowText Regular"/>
          <w:snapToGrid w:val="0"/>
          <w:kern w:val="0"/>
          <w:sz w:val="20"/>
          <w:szCs w:val="20"/>
          <w:lang w:val="es-ES"/>
          <w14:ligatures w14:val="none"/>
        </w:rPr>
        <w:t>______________</w:t>
      </w:r>
    </w:p>
    <w:p w14:paraId="7A1372BD" w14:textId="77777777" w:rsidR="00DA06C0" w:rsidRPr="008339A4" w:rsidRDefault="00DA06C0" w:rsidP="00CE6694">
      <w:pPr>
        <w:spacing w:after="120" w:line="360" w:lineRule="auto"/>
        <w:jc w:val="both"/>
        <w:rPr>
          <w:rFonts w:ascii="HelveticaNowText Regular" w:eastAsia="Times New Roman" w:hAnsi="HelveticaNowText Regular" w:cs="HelveticaNowText Regular"/>
          <w:b/>
          <w:bCs/>
          <w:iCs/>
          <w:snapToGrid w:val="0"/>
          <w:kern w:val="0"/>
          <w:sz w:val="20"/>
          <w:szCs w:val="20"/>
          <w:lang w:val="es-ES" w:eastAsia="es-ES"/>
          <w14:ligatures w14:val="none"/>
        </w:rPr>
      </w:pPr>
    </w:p>
    <w:p w14:paraId="5725A316" w14:textId="77777777" w:rsidR="00457421" w:rsidRPr="008339A4" w:rsidRDefault="003529E1" w:rsidP="00CE6694">
      <w:pPr>
        <w:spacing w:after="120" w:line="360" w:lineRule="auto"/>
        <w:jc w:val="both"/>
        <w:rPr>
          <w:rFonts w:ascii="HelveticaNowText Regular" w:eastAsia="Times New Roman" w:hAnsi="HelveticaNowText Regular" w:cs="HelveticaNowText Regular"/>
          <w:b/>
          <w:bCs/>
          <w:iCs/>
          <w:snapToGrid w:val="0"/>
          <w:kern w:val="0"/>
          <w:sz w:val="20"/>
          <w:szCs w:val="20"/>
          <w:lang w:val="es-ES" w:eastAsia="es-ES"/>
          <w14:ligatures w14:val="none"/>
        </w:rPr>
      </w:pPr>
      <w:r w:rsidRPr="008339A4">
        <w:rPr>
          <w:rFonts w:ascii="HelveticaNowText Regular" w:eastAsia="Times New Roman" w:hAnsi="HelveticaNowText Regular" w:cs="HelveticaNowText Regular"/>
          <w:b/>
          <w:bCs/>
          <w:iCs/>
          <w:snapToGrid w:val="0"/>
          <w:kern w:val="0"/>
          <w:sz w:val="20"/>
          <w:szCs w:val="20"/>
          <w:lang w:val="es-ES" w:eastAsia="es-ES"/>
          <w14:ligatures w14:val="none"/>
        </w:rPr>
        <w:t>A fecha de la</w:t>
      </w:r>
      <w:r w:rsidR="00DA06C0" w:rsidRPr="008339A4">
        <w:rPr>
          <w:rFonts w:ascii="HelveticaNowText Regular" w:eastAsia="Times New Roman" w:hAnsi="HelveticaNowText Regular" w:cs="HelveticaNowText Regular"/>
          <w:b/>
          <w:bCs/>
          <w:iCs/>
          <w:snapToGrid w:val="0"/>
          <w:kern w:val="0"/>
          <w:sz w:val="20"/>
          <w:szCs w:val="20"/>
          <w:lang w:val="es-ES" w:eastAsia="es-ES"/>
          <w14:ligatures w14:val="none"/>
        </w:rPr>
        <w:t>s</w:t>
      </w:r>
      <w:r w:rsidRPr="008339A4">
        <w:rPr>
          <w:rFonts w:ascii="HelveticaNowText Regular" w:eastAsia="Times New Roman" w:hAnsi="HelveticaNowText Regular" w:cs="HelveticaNowText Regular"/>
          <w:b/>
          <w:bCs/>
          <w:iCs/>
          <w:snapToGrid w:val="0"/>
          <w:kern w:val="0"/>
          <w:sz w:val="20"/>
          <w:szCs w:val="20"/>
          <w:lang w:val="es-ES" w:eastAsia="es-ES"/>
          <w14:ligatures w14:val="none"/>
        </w:rPr>
        <w:t xml:space="preserve"> firma</w:t>
      </w:r>
      <w:r w:rsidR="00DA06C0" w:rsidRPr="008339A4">
        <w:rPr>
          <w:rFonts w:ascii="HelveticaNowText Regular" w:eastAsia="Times New Roman" w:hAnsi="HelveticaNowText Regular" w:cs="HelveticaNowText Regular"/>
          <w:b/>
          <w:bCs/>
          <w:iCs/>
          <w:snapToGrid w:val="0"/>
          <w:kern w:val="0"/>
          <w:sz w:val="20"/>
          <w:szCs w:val="20"/>
          <w:lang w:val="es-ES" w:eastAsia="es-ES"/>
          <w14:ligatures w14:val="none"/>
        </w:rPr>
        <w:t>s</w:t>
      </w:r>
      <w:r w:rsidRPr="008339A4">
        <w:rPr>
          <w:rFonts w:ascii="HelveticaNowText Regular" w:eastAsia="Times New Roman" w:hAnsi="HelveticaNowText Regular" w:cs="HelveticaNowText Regular"/>
          <w:b/>
          <w:bCs/>
          <w:iCs/>
          <w:snapToGrid w:val="0"/>
          <w:kern w:val="0"/>
          <w:sz w:val="20"/>
          <w:szCs w:val="20"/>
          <w:lang w:val="es-ES" w:eastAsia="es-ES"/>
          <w14:ligatures w14:val="none"/>
        </w:rPr>
        <w:t xml:space="preserve"> electrónica</w:t>
      </w:r>
      <w:r w:rsidR="00DA06C0" w:rsidRPr="008339A4">
        <w:rPr>
          <w:rFonts w:ascii="HelveticaNowText Regular" w:eastAsia="Times New Roman" w:hAnsi="HelveticaNowText Regular" w:cs="HelveticaNowText Regular"/>
          <w:b/>
          <w:bCs/>
          <w:iCs/>
          <w:snapToGrid w:val="0"/>
          <w:kern w:val="0"/>
          <w:sz w:val="20"/>
          <w:szCs w:val="20"/>
          <w:lang w:val="es-ES" w:eastAsia="es-ES"/>
          <w14:ligatures w14:val="none"/>
        </w:rPr>
        <w:t>s</w:t>
      </w:r>
    </w:p>
    <w:p w14:paraId="59EE6885" w14:textId="77777777" w:rsidR="00457421" w:rsidRPr="008339A4" w:rsidRDefault="00DA06C0" w:rsidP="00CE6694">
      <w:pPr>
        <w:spacing w:after="120" w:line="360" w:lineRule="auto"/>
        <w:jc w:val="both"/>
        <w:rPr>
          <w:rFonts w:ascii="HelveticaNowText Regular" w:eastAsia="Times New Roman" w:hAnsi="HelveticaNowText Regular" w:cs="HelveticaNowText Regular"/>
          <w:iCs/>
          <w:snapToGrid w:val="0"/>
          <w:kern w:val="0"/>
          <w:sz w:val="20"/>
          <w:szCs w:val="20"/>
          <w:u w:val="single"/>
          <w:lang w:val="es-ES" w:eastAsia="es-ES"/>
          <w14:ligatures w14:val="none"/>
        </w:rPr>
      </w:pPr>
      <w:r w:rsidRPr="008339A4">
        <w:rPr>
          <w:rFonts w:ascii="HelveticaNowText Regular" w:eastAsia="Times New Roman" w:hAnsi="HelveticaNowText Regular" w:cs="HelveticaNowText Regular"/>
          <w:iCs/>
          <w:snapToGrid w:val="0"/>
          <w:kern w:val="0"/>
          <w:sz w:val="20"/>
          <w:szCs w:val="20"/>
          <w:u w:val="single"/>
          <w:lang w:val="es-ES" w:eastAsia="es-ES"/>
          <w14:ligatures w14:val="none"/>
        </w:rPr>
        <w:t>ENTIDAD LICITADORA</w:t>
      </w:r>
      <w:r w:rsidRPr="008339A4">
        <w:rPr>
          <w:rFonts w:ascii="HelveticaNowText Regular" w:eastAsia="Times New Roman" w:hAnsi="HelveticaNowText Regular" w:cs="HelveticaNowText Regular"/>
          <w:b/>
          <w:bCs/>
          <w:iCs/>
          <w:snapToGrid w:val="0"/>
          <w:kern w:val="0"/>
          <w:sz w:val="20"/>
          <w:szCs w:val="20"/>
          <w:lang w:val="es-ES" w:eastAsia="es-ES"/>
          <w14:ligatures w14:val="none"/>
        </w:rPr>
        <w:tab/>
      </w:r>
      <w:r w:rsidRPr="008339A4">
        <w:rPr>
          <w:rFonts w:ascii="HelveticaNowText Regular" w:eastAsia="Times New Roman" w:hAnsi="HelveticaNowText Regular" w:cs="HelveticaNowText Regular"/>
          <w:b/>
          <w:bCs/>
          <w:iCs/>
          <w:snapToGrid w:val="0"/>
          <w:kern w:val="0"/>
          <w:sz w:val="20"/>
          <w:szCs w:val="20"/>
          <w:lang w:val="es-ES" w:eastAsia="es-ES"/>
          <w14:ligatures w14:val="none"/>
        </w:rPr>
        <w:tab/>
      </w:r>
      <w:r w:rsidRPr="008339A4">
        <w:rPr>
          <w:rFonts w:ascii="HelveticaNowText Regular" w:eastAsia="Times New Roman" w:hAnsi="HelveticaNowText Regular" w:cs="HelveticaNowText Regular"/>
          <w:b/>
          <w:bCs/>
          <w:iCs/>
          <w:snapToGrid w:val="0"/>
          <w:kern w:val="0"/>
          <w:sz w:val="20"/>
          <w:szCs w:val="20"/>
          <w:lang w:val="es-ES" w:eastAsia="es-ES"/>
          <w14:ligatures w14:val="none"/>
        </w:rPr>
        <w:tab/>
      </w:r>
      <w:r w:rsidRPr="008339A4">
        <w:rPr>
          <w:rFonts w:ascii="HelveticaNowText Regular" w:eastAsia="Times New Roman" w:hAnsi="HelveticaNowText Regular" w:cs="HelveticaNowText Regular"/>
          <w:iCs/>
          <w:snapToGrid w:val="0"/>
          <w:kern w:val="0"/>
          <w:sz w:val="20"/>
          <w:szCs w:val="20"/>
          <w:u w:val="single"/>
          <w:lang w:val="es-ES" w:eastAsia="es-ES"/>
          <w14:ligatures w14:val="none"/>
        </w:rPr>
        <w:t>ENTIDAD EXTERNA/INTEGRADORA</w:t>
      </w:r>
    </w:p>
    <w:p w14:paraId="2A2C94E1" w14:textId="77777777" w:rsidR="006E468A" w:rsidRDefault="006E468A" w:rsidP="00CE6694">
      <w:pPr>
        <w:spacing w:after="120" w:line="360" w:lineRule="auto"/>
        <w:jc w:val="both"/>
        <w:rPr>
          <w:rFonts w:ascii="HelveticaNowText Regular" w:eastAsia="Times New Roman" w:hAnsi="HelveticaNowText Regular" w:cs="HelveticaNowText Regular"/>
          <w:b/>
          <w:bCs/>
          <w:iCs/>
          <w:snapToGrid w:val="0"/>
          <w:kern w:val="0"/>
          <w:sz w:val="22"/>
          <w:szCs w:val="20"/>
          <w:lang w:val="es-ES" w:eastAsia="es-ES"/>
          <w14:ligatures w14:val="none"/>
        </w:rPr>
        <w:sectPr w:rsidR="006E468A" w:rsidSect="006E468A">
          <w:pgSz w:w="11906" w:h="16838"/>
          <w:pgMar w:top="1417" w:right="1701" w:bottom="1417" w:left="1701" w:header="426" w:footer="708" w:gutter="0"/>
          <w:pgNumType w:start="1"/>
          <w:cols w:space="708"/>
          <w:docGrid w:linePitch="360"/>
        </w:sectPr>
      </w:pPr>
    </w:p>
    <w:p w14:paraId="0B58380F" w14:textId="77777777" w:rsidR="004C7B85" w:rsidRPr="00493B13" w:rsidRDefault="004C7B85" w:rsidP="00A17990">
      <w:pPr>
        <w:rPr>
          <w:rFonts w:ascii="HelveticaNowText Regular" w:hAnsi="HelveticaNowText Regular" w:cs="HelveticaNowText Regular"/>
          <w:lang w:val="es-ES"/>
        </w:rPr>
      </w:pPr>
    </w:p>
    <w:p w14:paraId="526B5364" w14:textId="77777777" w:rsidR="004C7B85" w:rsidRPr="008339A4" w:rsidRDefault="004C7B85" w:rsidP="004C7B85">
      <w:pPr>
        <w:keepNext/>
        <w:keepLines/>
        <w:tabs>
          <w:tab w:val="left" w:pos="964"/>
        </w:tabs>
        <w:spacing w:after="0" w:line="360" w:lineRule="auto"/>
        <w:jc w:val="center"/>
        <w:outlineLvl w:val="0"/>
        <w:rPr>
          <w:rFonts w:ascii="HelveticaNowText Regular" w:eastAsia="Times New Roman" w:hAnsi="HelveticaNowText Regular" w:cs="HelveticaNowText Regular"/>
          <w:b/>
          <w:snapToGrid w:val="0"/>
          <w:kern w:val="0"/>
          <w:sz w:val="20"/>
          <w:szCs w:val="20"/>
          <w:u w:val="single"/>
          <w:lang w:val="es-ES" w:eastAsia="es-ES"/>
          <w14:ligatures w14:val="none"/>
        </w:rPr>
      </w:pPr>
      <w:r w:rsidRPr="008339A4">
        <w:rPr>
          <w:rFonts w:ascii="HelveticaNowText Regular" w:eastAsia="Times New Roman" w:hAnsi="HelveticaNowText Regular" w:cs="HelveticaNowText Regular"/>
          <w:b/>
          <w:snapToGrid w:val="0"/>
          <w:kern w:val="0"/>
          <w:sz w:val="20"/>
          <w:szCs w:val="20"/>
          <w:u w:val="single"/>
          <w:lang w:val="es-ES" w:eastAsia="es-ES"/>
          <w14:ligatures w14:val="none"/>
        </w:rPr>
        <w:t xml:space="preserve">ANEXO IX. – MODELO DE </w:t>
      </w:r>
      <w:r w:rsidR="00010316" w:rsidRPr="008339A4">
        <w:rPr>
          <w:rFonts w:ascii="HelveticaNowText Regular" w:eastAsia="Times New Roman" w:hAnsi="HelveticaNowText Regular" w:cs="HelveticaNowText Regular"/>
          <w:b/>
          <w:snapToGrid w:val="0"/>
          <w:kern w:val="0"/>
          <w:sz w:val="20"/>
          <w:szCs w:val="20"/>
          <w:u w:val="single"/>
          <w:lang w:val="es-ES" w:eastAsia="es-ES"/>
          <w14:ligatures w14:val="none"/>
        </w:rPr>
        <w:t>DECLARACIÓN RESPONSABLE PARA LOS CONTRATOS CUYA EJECUCIÓN REQUIERA EL TRATAMIENTO POR PARTE DEL CONTRATISTA DE DATOS PERSONALES POR CUENTA DEL RESPONSABLE DEL TRATAMIENTO</w:t>
      </w:r>
    </w:p>
    <w:p w14:paraId="7A6B0927" w14:textId="77777777" w:rsidR="00B87091" w:rsidRPr="008339A4" w:rsidRDefault="00B87091" w:rsidP="004C7B85">
      <w:pPr>
        <w:keepNext/>
        <w:keepLines/>
        <w:tabs>
          <w:tab w:val="left" w:pos="964"/>
        </w:tabs>
        <w:spacing w:after="0" w:line="360" w:lineRule="auto"/>
        <w:jc w:val="center"/>
        <w:outlineLvl w:val="0"/>
        <w:rPr>
          <w:rFonts w:ascii="HelveticaNowText Regular" w:eastAsia="Times New Roman" w:hAnsi="HelveticaNowText Regular" w:cs="HelveticaNowText Regular"/>
          <w:b/>
          <w:snapToGrid w:val="0"/>
          <w:kern w:val="0"/>
          <w:sz w:val="20"/>
          <w:szCs w:val="20"/>
          <w:u w:val="single"/>
          <w:lang w:val="es-ES" w:eastAsia="es-ES"/>
          <w14:ligatures w14:val="none"/>
        </w:rPr>
      </w:pPr>
    </w:p>
    <w:p w14:paraId="774B1799" w14:textId="77777777" w:rsidR="00010316" w:rsidRPr="008339A4" w:rsidRDefault="00150712" w:rsidP="000B4E32">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t xml:space="preserve">El Sr./Sra. </w:t>
      </w:r>
      <w:r w:rsidRPr="008339A4">
        <w:rPr>
          <w:rFonts w:ascii="HelveticaNowText Regular" w:hAnsi="HelveticaNowText Regular" w:cs="HelveticaNowText Regular"/>
          <w:sz w:val="20"/>
          <w:szCs w:val="20"/>
          <w:highlight w:val="yellow"/>
          <w:lang w:val="es-ES"/>
        </w:rPr>
        <w:t>*********************</w:t>
      </w:r>
      <w:r w:rsidR="00010316" w:rsidRPr="008339A4">
        <w:rPr>
          <w:rFonts w:ascii="HelveticaNowText Regular" w:hAnsi="HelveticaNowText Regular" w:cs="HelveticaNowText Regular"/>
          <w:sz w:val="20"/>
          <w:szCs w:val="20"/>
          <w:lang w:val="es-ES"/>
        </w:rPr>
        <w:t xml:space="preserve">, con DNI número </w:t>
      </w:r>
      <w:r w:rsidR="00010316" w:rsidRPr="008339A4">
        <w:rPr>
          <w:rFonts w:ascii="HelveticaNowText Regular" w:hAnsi="HelveticaNowText Regular" w:cs="HelveticaNowText Regular"/>
          <w:sz w:val="20"/>
          <w:szCs w:val="20"/>
          <w:highlight w:val="yellow"/>
          <w:lang w:val="es-ES"/>
        </w:rPr>
        <w:t>*********</w:t>
      </w:r>
      <w:r w:rsidRPr="008339A4">
        <w:rPr>
          <w:rFonts w:ascii="HelveticaNowText Regular" w:hAnsi="HelveticaNowText Regular" w:cs="HelveticaNowText Regular"/>
          <w:sz w:val="20"/>
          <w:szCs w:val="20"/>
          <w:lang w:val="es-ES"/>
        </w:rPr>
        <w:t xml:space="preserve"> en nombre propio/ en nombre y representación de la empresa </w:t>
      </w:r>
      <w:r w:rsidRPr="008339A4">
        <w:rPr>
          <w:rFonts w:ascii="HelveticaNowText Regular" w:hAnsi="HelveticaNowText Regular" w:cs="HelveticaNowText Regular"/>
          <w:sz w:val="20"/>
          <w:szCs w:val="20"/>
          <w:highlight w:val="yellow"/>
          <w:lang w:val="es-ES"/>
        </w:rPr>
        <w:t>***********</w:t>
      </w:r>
      <w:r w:rsidRPr="008339A4">
        <w:rPr>
          <w:rFonts w:ascii="HelveticaNowText Regular" w:hAnsi="HelveticaNowText Regular" w:cs="HelveticaNowText Regular"/>
          <w:sz w:val="20"/>
          <w:szCs w:val="20"/>
          <w:lang w:val="es-ES"/>
        </w:rPr>
        <w:t xml:space="preserve">, con NIF </w:t>
      </w:r>
      <w:r w:rsidRPr="008339A4">
        <w:rPr>
          <w:rFonts w:ascii="HelveticaNowText Regular" w:hAnsi="HelveticaNowText Regular" w:cs="HelveticaNowText Regular"/>
          <w:sz w:val="20"/>
          <w:szCs w:val="20"/>
          <w:highlight w:val="yellow"/>
          <w:lang w:val="es-ES"/>
        </w:rPr>
        <w:t>**********</w:t>
      </w:r>
      <w:r w:rsidRPr="008339A4">
        <w:rPr>
          <w:rFonts w:ascii="HelveticaNowText Regular" w:hAnsi="HelveticaNowText Regular" w:cs="HelveticaNowText Regular"/>
          <w:sz w:val="20"/>
          <w:szCs w:val="20"/>
          <w:lang w:val="es-ES"/>
        </w:rPr>
        <w:t>,</w:t>
      </w:r>
      <w:r w:rsidR="00010316" w:rsidRPr="008339A4">
        <w:rPr>
          <w:rFonts w:ascii="HelveticaNowText Regular" w:hAnsi="HelveticaNowText Regular" w:cs="HelveticaNowText Regular"/>
          <w:sz w:val="20"/>
          <w:szCs w:val="20"/>
          <w:lang w:val="es-ES"/>
        </w:rPr>
        <w:t xml:space="preserve"> de la que actúa en calidad de </w:t>
      </w:r>
      <w:r w:rsidR="00010316" w:rsidRPr="008339A4">
        <w:rPr>
          <w:rFonts w:ascii="HelveticaNowText Regular" w:hAnsi="HelveticaNowText Regular" w:cs="HelveticaNowText Regular"/>
          <w:sz w:val="20"/>
          <w:szCs w:val="20"/>
          <w:highlight w:val="yellow"/>
          <w:lang w:val="es-ES"/>
        </w:rPr>
        <w:t>************</w:t>
      </w:r>
      <w:r w:rsidR="00010316" w:rsidRPr="008339A4">
        <w:rPr>
          <w:rFonts w:ascii="HelveticaNowText Regular" w:hAnsi="HelveticaNowText Regular" w:cs="HelveticaNowText Regular"/>
          <w:sz w:val="20"/>
          <w:szCs w:val="20"/>
          <w:lang w:val="es-ES"/>
        </w:rPr>
        <w:t xml:space="preserve"> (administrador único, solidario o mancomunado, o apoderado solidario o mancomunado), según escritura pública otorgada ante el notario </w:t>
      </w:r>
      <w:r w:rsidR="00010316" w:rsidRPr="008339A4">
        <w:rPr>
          <w:rFonts w:ascii="HelveticaNowText Regular" w:hAnsi="HelveticaNowText Regular" w:cs="HelveticaNowText Regular"/>
          <w:sz w:val="20"/>
          <w:szCs w:val="20"/>
          <w:highlight w:val="yellow"/>
          <w:lang w:val="es-ES"/>
        </w:rPr>
        <w:t>********</w:t>
      </w:r>
      <w:r w:rsidR="00010316" w:rsidRPr="008339A4">
        <w:rPr>
          <w:rFonts w:ascii="HelveticaNowText Regular" w:hAnsi="HelveticaNowText Regular" w:cs="HelveticaNowText Regular"/>
          <w:sz w:val="20"/>
          <w:szCs w:val="20"/>
          <w:lang w:val="es-ES"/>
        </w:rPr>
        <w:t xml:space="preserve">, en fecha </w:t>
      </w:r>
      <w:r w:rsidR="00010316" w:rsidRPr="008339A4">
        <w:rPr>
          <w:rFonts w:ascii="HelveticaNowText Regular" w:hAnsi="HelveticaNowText Regular" w:cs="HelveticaNowText Regular"/>
          <w:sz w:val="20"/>
          <w:szCs w:val="20"/>
          <w:highlight w:val="yellow"/>
          <w:lang w:val="es-ES"/>
        </w:rPr>
        <w:t>*******</w:t>
      </w:r>
      <w:r w:rsidR="00010316" w:rsidRPr="008339A4">
        <w:rPr>
          <w:rFonts w:ascii="HelveticaNowText Regular" w:hAnsi="HelveticaNowText Regular" w:cs="HelveticaNowText Regular"/>
          <w:sz w:val="20"/>
          <w:szCs w:val="20"/>
          <w:lang w:val="es-ES"/>
        </w:rPr>
        <w:t xml:space="preserve"> y número de protocolo </w:t>
      </w:r>
      <w:r w:rsidR="00010316" w:rsidRPr="008339A4">
        <w:rPr>
          <w:rFonts w:ascii="HelveticaNowText Regular" w:hAnsi="HelveticaNowText Regular" w:cs="HelveticaNowText Regular"/>
          <w:sz w:val="20"/>
          <w:szCs w:val="20"/>
          <w:highlight w:val="yellow"/>
          <w:lang w:val="es-ES"/>
        </w:rPr>
        <w:t>*******</w:t>
      </w:r>
      <w:r w:rsidR="00010316" w:rsidRPr="008339A4">
        <w:rPr>
          <w:rFonts w:ascii="HelveticaNowText Regular" w:hAnsi="HelveticaNowText Regular" w:cs="HelveticaNowText Regular"/>
          <w:sz w:val="20"/>
          <w:szCs w:val="20"/>
          <w:lang w:val="es-ES"/>
        </w:rPr>
        <w:t>, Declara bajo su responsabilidad, como empresa licitadora del contrato, lo siguiente:</w:t>
      </w:r>
      <w:r w:rsidRPr="008339A4">
        <w:rPr>
          <w:rFonts w:ascii="HelveticaNowText Regular" w:hAnsi="HelveticaNowText Regular" w:cs="HelveticaNowText Regular"/>
          <w:sz w:val="20"/>
          <w:szCs w:val="20"/>
          <w:lang w:val="es-ES"/>
        </w:rPr>
        <w:t xml:space="preserve"> </w:t>
      </w:r>
    </w:p>
    <w:p w14:paraId="16D5414B" w14:textId="77777777" w:rsidR="00010316" w:rsidRPr="008339A4" w:rsidRDefault="00010316" w:rsidP="000B4E32">
      <w:pPr>
        <w:jc w:val="both"/>
        <w:rPr>
          <w:rFonts w:ascii="HelveticaNowText Regular" w:hAnsi="HelveticaNowText Regular" w:cs="HelveticaNowText Regular"/>
          <w:sz w:val="20"/>
          <w:szCs w:val="20"/>
          <w:lang w:val="es-ES"/>
        </w:rPr>
      </w:pPr>
    </w:p>
    <w:p w14:paraId="0E36A5B4" w14:textId="77777777" w:rsidR="00765453" w:rsidRPr="008339A4" w:rsidRDefault="00010316" w:rsidP="00765453">
      <w:pPr>
        <w:pStyle w:val="Prrafodelista"/>
        <w:numPr>
          <w:ilvl w:val="0"/>
          <w:numId w:val="12"/>
        </w:num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t xml:space="preserve">Declara que </w:t>
      </w:r>
      <w:r w:rsidR="00150712" w:rsidRPr="008339A4">
        <w:rPr>
          <w:rFonts w:ascii="HelveticaNowText Regular" w:hAnsi="HelveticaNowText Regular" w:cs="HelveticaNowText Regular"/>
          <w:sz w:val="20"/>
          <w:szCs w:val="20"/>
          <w:lang w:val="es-ES"/>
        </w:rPr>
        <w:t xml:space="preserve">los servicios asociados a estos se prestarán desde </w:t>
      </w:r>
      <w:r w:rsidR="00150712" w:rsidRPr="008339A4">
        <w:rPr>
          <w:rFonts w:ascii="HelveticaNowText Regular" w:hAnsi="HelveticaNowText Regular" w:cs="HelveticaNowText Regular"/>
          <w:sz w:val="20"/>
          <w:szCs w:val="20"/>
          <w:highlight w:val="yellow"/>
          <w:lang w:val="es-ES"/>
        </w:rPr>
        <w:t>************</w:t>
      </w:r>
      <w:r w:rsidR="00150712" w:rsidRPr="008339A4">
        <w:rPr>
          <w:rFonts w:ascii="HelveticaNowText Regular" w:hAnsi="HelveticaNowText Regular" w:cs="HelveticaNowText Regular"/>
          <w:sz w:val="20"/>
          <w:szCs w:val="20"/>
          <w:lang w:val="es-ES"/>
        </w:rPr>
        <w:t>, y se compromete a comunicar cualquier cambio que se produzca, a lo largo del contrato, de esta información. Asimismo, se compromete a indicar en su oferta si tiene previsto subcontratar los servidores o servicios asociados a ellos, y el nombre o perfil empresarial</w:t>
      </w:r>
      <w:r w:rsidR="000B4E32" w:rsidRPr="008339A4">
        <w:rPr>
          <w:rFonts w:ascii="HelveticaNowText Regular" w:hAnsi="HelveticaNowText Regular" w:cs="HelveticaNowText Regular"/>
          <w:sz w:val="20"/>
          <w:szCs w:val="20"/>
          <w:lang w:val="es-ES"/>
        </w:rPr>
        <w:t>.</w:t>
      </w:r>
    </w:p>
    <w:p w14:paraId="617F9A7E" w14:textId="77777777" w:rsidR="00765453" w:rsidRPr="008339A4" w:rsidRDefault="00765453" w:rsidP="00765453">
      <w:pPr>
        <w:pStyle w:val="Prrafodelista"/>
        <w:numPr>
          <w:ilvl w:val="0"/>
          <w:numId w:val="12"/>
        </w:num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t>Dado que la ejecución del mencionado contrato por parte de</w:t>
      </w:r>
      <w:r w:rsidR="00762A04" w:rsidRPr="008339A4">
        <w:rPr>
          <w:rFonts w:ascii="HelveticaNowText Regular" w:hAnsi="HelveticaNowText Regular" w:cs="HelveticaNowText Regular"/>
          <w:sz w:val="20"/>
          <w:szCs w:val="20"/>
          <w:lang w:val="es-ES"/>
        </w:rPr>
        <w:t xml:space="preserve"> la</w:t>
      </w:r>
      <w:r w:rsidRPr="008339A4">
        <w:rPr>
          <w:rFonts w:ascii="HelveticaNowText Regular" w:hAnsi="HelveticaNowText Regular" w:cs="HelveticaNowText Regular"/>
          <w:sz w:val="20"/>
          <w:szCs w:val="20"/>
          <w:lang w:val="es-ES"/>
        </w:rPr>
        <w:t xml:space="preserve"> empresa </w:t>
      </w:r>
      <w:r w:rsidR="001A531F" w:rsidRPr="008339A4">
        <w:rPr>
          <w:rFonts w:ascii="HelveticaNowText Regular" w:hAnsi="HelveticaNowText Regular" w:cs="HelveticaNowText Regular"/>
          <w:sz w:val="20"/>
          <w:szCs w:val="20"/>
          <w:lang w:val="es-ES"/>
        </w:rPr>
        <w:t>adjudicataria</w:t>
      </w:r>
      <w:r w:rsidRPr="008339A4">
        <w:rPr>
          <w:rFonts w:ascii="HelveticaNowText Regular" w:hAnsi="HelveticaNowText Regular" w:cs="HelveticaNowText Regular"/>
          <w:sz w:val="20"/>
          <w:szCs w:val="20"/>
          <w:lang w:val="es-ES"/>
        </w:rPr>
        <w:t>, comporta tratar datos personales de los que es responsable Mutua Intercomarcal, la empresa adjudicataria tendrá la consideración de encargado del tratamiento, de acuerdo con el Reglamento (UE) 2016/679 del Parlamento Europeo y del Consejo, de 27 de abril de 2016, relativo a la protección de las personas físicas en lo que respecta al tratamiento de datos personales y a la libre circulación de estos datos y por el que se deroga la Directiva 95/46/CE (RGPD), y con la Ley orgánica 3/2018, de 5 diciembre, de protección de datos personales y garantía de los derechos digitales (LOPDGDD).</w:t>
      </w:r>
    </w:p>
    <w:p w14:paraId="7756C523" w14:textId="77777777" w:rsidR="00765453" w:rsidRPr="008339A4" w:rsidRDefault="00762A04" w:rsidP="00765453">
      <w:pPr>
        <w:pStyle w:val="Prrafodelista"/>
        <w:numPr>
          <w:ilvl w:val="0"/>
          <w:numId w:val="12"/>
        </w:num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t>Que la empresa contratista dispone de la capacidad y de los recursos necesarios para garantizar que, en su calidad de encargado del tratamiento, aplica las medidas técnicas y organizativas apropiadas para cumplir con lo establecido en la mencionada legislación de protección de datos.</w:t>
      </w:r>
    </w:p>
    <w:p w14:paraId="56D5C919" w14:textId="77777777" w:rsidR="00762A04" w:rsidRPr="008339A4" w:rsidRDefault="00762A04" w:rsidP="00765453">
      <w:pPr>
        <w:pStyle w:val="Prrafodelista"/>
        <w:numPr>
          <w:ilvl w:val="0"/>
          <w:numId w:val="12"/>
        </w:num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t xml:space="preserve">La necesidad de firmar un contrato de encargo de tratamiento de datos de carácter personal </w:t>
      </w:r>
      <w:r w:rsidR="001A531F" w:rsidRPr="008339A4">
        <w:rPr>
          <w:rFonts w:ascii="HelveticaNowText Regular" w:hAnsi="HelveticaNowText Regular" w:cs="HelveticaNowText Regular"/>
          <w:sz w:val="20"/>
          <w:szCs w:val="20"/>
          <w:lang w:val="es-ES"/>
        </w:rPr>
        <w:t>(</w:t>
      </w:r>
      <w:r w:rsidR="001A531F" w:rsidRPr="008339A4">
        <w:rPr>
          <w:rFonts w:ascii="HelveticaNowText Regular" w:hAnsi="HelveticaNowText Regular" w:cs="HelveticaNowText Regular"/>
          <w:sz w:val="20"/>
          <w:szCs w:val="20"/>
          <w:u w:val="single"/>
          <w:lang w:val="es-ES"/>
        </w:rPr>
        <w:t>ANEXO X del PCAP</w:t>
      </w:r>
      <w:r w:rsidR="001A531F" w:rsidRPr="008339A4">
        <w:rPr>
          <w:rFonts w:ascii="HelveticaNowText Regular" w:hAnsi="HelveticaNowText Regular" w:cs="HelveticaNowText Regular"/>
          <w:sz w:val="20"/>
          <w:szCs w:val="20"/>
          <w:lang w:val="es-ES"/>
        </w:rPr>
        <w:t xml:space="preserve">), </w:t>
      </w:r>
      <w:r w:rsidRPr="008339A4">
        <w:rPr>
          <w:rFonts w:ascii="HelveticaNowText Regular" w:hAnsi="HelveticaNowText Regular" w:cs="HelveticaNowText Regular"/>
          <w:sz w:val="20"/>
          <w:szCs w:val="20"/>
          <w:lang w:val="es-ES"/>
        </w:rPr>
        <w:t>en relación con el mencionado contrato, en los términos establecidos en los artículos 28 del RGPD y 33 de la LOPDGDD.</w:t>
      </w:r>
    </w:p>
    <w:p w14:paraId="6290A7CF" w14:textId="77777777" w:rsidR="00B87091" w:rsidRPr="008339A4" w:rsidRDefault="00B87091" w:rsidP="001A531F">
      <w:pPr>
        <w:shd w:val="clear" w:color="auto" w:fill="FFFFFF"/>
        <w:spacing w:after="0" w:line="240" w:lineRule="auto"/>
        <w:ind w:left="142"/>
        <w:jc w:val="both"/>
        <w:rPr>
          <w:rFonts w:ascii="HelveticaNowText Regular" w:eastAsia="Times New Roman" w:hAnsi="HelveticaNowText Regular" w:cs="HelveticaNowText Regular"/>
          <w:b/>
          <w:bCs/>
          <w:color w:val="000000"/>
          <w:kern w:val="0"/>
          <w:sz w:val="20"/>
          <w:szCs w:val="20"/>
          <w:lang w:val="es-ES" w:eastAsia="es-ES"/>
          <w14:ligatures w14:val="none"/>
        </w:rPr>
      </w:pPr>
    </w:p>
    <w:p w14:paraId="6282A755" w14:textId="77777777" w:rsidR="001A531F" w:rsidRPr="008339A4" w:rsidRDefault="001A531F" w:rsidP="008215D4">
      <w:pPr>
        <w:shd w:val="clear" w:color="auto" w:fill="FFFFFF"/>
        <w:spacing w:after="0" w:line="276" w:lineRule="auto"/>
        <w:ind w:left="142"/>
        <w:jc w:val="both"/>
        <w:rPr>
          <w:rFonts w:ascii="HelveticaNowText Regular" w:eastAsia="Times New Roman" w:hAnsi="HelveticaNowText Regular" w:cs="HelveticaNowText Regular"/>
          <w:b/>
          <w:bCs/>
          <w:color w:val="000000"/>
          <w:kern w:val="0"/>
          <w:sz w:val="20"/>
          <w:szCs w:val="20"/>
          <w:lang w:val="es-ES" w:eastAsia="es-ES"/>
          <w14:ligatures w14:val="none"/>
        </w:rPr>
      </w:pPr>
      <w:r w:rsidRPr="008339A4">
        <w:rPr>
          <w:rFonts w:ascii="HelveticaNowText Regular" w:eastAsia="Times New Roman" w:hAnsi="HelveticaNowText Regular" w:cs="HelveticaNowText Regular"/>
          <w:b/>
          <w:bCs/>
          <w:color w:val="000000"/>
          <w:kern w:val="0"/>
          <w:sz w:val="20"/>
          <w:szCs w:val="20"/>
          <w:lang w:val="es-ES" w:eastAsia="es-ES"/>
          <w14:ligatures w14:val="none"/>
        </w:rPr>
        <w:t>Y a los efectos oportunos, se procede a la firma electrónica de la persona que formula la presente declaración responsable.</w:t>
      </w:r>
    </w:p>
    <w:p w14:paraId="495A60BD" w14:textId="77777777" w:rsidR="001A531F" w:rsidRDefault="001A531F" w:rsidP="001A531F">
      <w:pPr>
        <w:shd w:val="clear" w:color="auto" w:fill="FFFFFF"/>
        <w:spacing w:after="0" w:line="240" w:lineRule="auto"/>
        <w:ind w:left="142"/>
        <w:jc w:val="both"/>
        <w:rPr>
          <w:rFonts w:ascii="HelveticaNowText Regular" w:eastAsia="Times New Roman" w:hAnsi="HelveticaNowText Regular" w:cs="HelveticaNowText Regular"/>
          <w:b/>
          <w:bCs/>
          <w:color w:val="000000"/>
          <w:kern w:val="0"/>
          <w:sz w:val="22"/>
          <w:szCs w:val="22"/>
          <w:lang w:val="es-ES" w:eastAsia="es-ES"/>
          <w14:ligatures w14:val="none"/>
        </w:rPr>
      </w:pPr>
    </w:p>
    <w:p w14:paraId="2B3E0BFA" w14:textId="77777777" w:rsidR="006E468A" w:rsidRDefault="006E468A" w:rsidP="001A531F">
      <w:pPr>
        <w:shd w:val="clear" w:color="auto" w:fill="FFFFFF"/>
        <w:spacing w:after="0" w:line="240" w:lineRule="auto"/>
        <w:ind w:left="142"/>
        <w:jc w:val="both"/>
        <w:rPr>
          <w:rFonts w:ascii="HelveticaNowText Regular" w:eastAsia="Times New Roman" w:hAnsi="HelveticaNowText Regular" w:cs="HelveticaNowText Regular"/>
          <w:b/>
          <w:bCs/>
          <w:color w:val="000000"/>
          <w:kern w:val="0"/>
          <w:sz w:val="22"/>
          <w:szCs w:val="22"/>
          <w:lang w:val="es-ES" w:eastAsia="es-ES"/>
          <w14:ligatures w14:val="none"/>
        </w:rPr>
      </w:pPr>
    </w:p>
    <w:p w14:paraId="065E3D15" w14:textId="77777777" w:rsidR="006E468A" w:rsidRDefault="006E468A" w:rsidP="001A531F">
      <w:pPr>
        <w:shd w:val="clear" w:color="auto" w:fill="FFFFFF"/>
        <w:spacing w:after="0" w:line="240" w:lineRule="auto"/>
        <w:ind w:left="142"/>
        <w:jc w:val="both"/>
        <w:rPr>
          <w:rFonts w:ascii="HelveticaNowText Regular" w:eastAsia="Times New Roman" w:hAnsi="HelveticaNowText Regular" w:cs="HelveticaNowText Regular"/>
          <w:b/>
          <w:bCs/>
          <w:color w:val="000000"/>
          <w:kern w:val="0"/>
          <w:sz w:val="22"/>
          <w:szCs w:val="22"/>
          <w:lang w:val="es-ES" w:eastAsia="es-ES"/>
          <w14:ligatures w14:val="none"/>
        </w:rPr>
      </w:pPr>
    </w:p>
    <w:p w14:paraId="6859F823" w14:textId="77777777" w:rsidR="006E468A" w:rsidRDefault="008215D4">
      <w:pPr>
        <w:rPr>
          <w:rFonts w:ascii="HelveticaNowText Regular" w:eastAsia="Times New Roman" w:hAnsi="HelveticaNowText Regular" w:cs="HelveticaNowText Regular"/>
          <w:b/>
          <w:bCs/>
          <w:color w:val="000000"/>
          <w:kern w:val="0"/>
          <w:sz w:val="22"/>
          <w:szCs w:val="22"/>
          <w:lang w:val="es-ES" w:eastAsia="es-ES"/>
          <w14:ligatures w14:val="none"/>
        </w:rPr>
        <w:sectPr w:rsidR="006E468A" w:rsidSect="006E468A">
          <w:pgSz w:w="11906" w:h="16838"/>
          <w:pgMar w:top="1417" w:right="1701" w:bottom="1417" w:left="1701" w:header="426" w:footer="708" w:gutter="0"/>
          <w:pgNumType w:start="1"/>
          <w:cols w:space="708"/>
          <w:docGrid w:linePitch="360"/>
        </w:sectPr>
      </w:pPr>
      <w:r>
        <w:rPr>
          <w:rFonts w:ascii="HelveticaNowText Regular" w:eastAsia="Times New Roman" w:hAnsi="HelveticaNowText Regular" w:cs="HelveticaNowText Regular"/>
          <w:b/>
          <w:bCs/>
          <w:color w:val="000000"/>
          <w:kern w:val="0"/>
          <w:sz w:val="22"/>
          <w:szCs w:val="22"/>
          <w:lang w:val="es-ES" w:eastAsia="es-ES"/>
          <w14:ligatures w14:val="none"/>
        </w:rPr>
        <w:br w:type="page"/>
      </w:r>
    </w:p>
    <w:p w14:paraId="5E9148AE" w14:textId="77777777" w:rsidR="008215D4" w:rsidRPr="00493B13" w:rsidRDefault="008215D4" w:rsidP="001A531F">
      <w:pPr>
        <w:shd w:val="clear" w:color="auto" w:fill="FFFFFF"/>
        <w:spacing w:after="0" w:line="240" w:lineRule="auto"/>
        <w:ind w:left="142"/>
        <w:jc w:val="both"/>
        <w:rPr>
          <w:rFonts w:ascii="HelveticaNowText Regular" w:eastAsia="Times New Roman" w:hAnsi="HelveticaNowText Regular" w:cs="HelveticaNowText Regular"/>
          <w:b/>
          <w:bCs/>
          <w:color w:val="000000"/>
          <w:kern w:val="0"/>
          <w:sz w:val="22"/>
          <w:szCs w:val="22"/>
          <w:lang w:val="es-ES" w:eastAsia="es-ES"/>
          <w14:ligatures w14:val="none"/>
        </w:rPr>
      </w:pPr>
    </w:p>
    <w:p w14:paraId="069E1F9E" w14:textId="77777777" w:rsidR="00010316" w:rsidRPr="008339A4" w:rsidRDefault="00010316" w:rsidP="00010316">
      <w:pPr>
        <w:keepNext/>
        <w:keepLines/>
        <w:tabs>
          <w:tab w:val="left" w:pos="964"/>
        </w:tabs>
        <w:spacing w:after="0" w:line="360" w:lineRule="auto"/>
        <w:jc w:val="center"/>
        <w:outlineLvl w:val="0"/>
        <w:rPr>
          <w:rFonts w:ascii="HelveticaNowText Regular" w:eastAsia="Times New Roman" w:hAnsi="HelveticaNowText Regular" w:cs="HelveticaNowText Regular"/>
          <w:b/>
          <w:snapToGrid w:val="0"/>
          <w:kern w:val="0"/>
          <w:sz w:val="20"/>
          <w:szCs w:val="20"/>
          <w:u w:val="single"/>
          <w:lang w:val="es-ES" w:eastAsia="es-ES"/>
          <w14:ligatures w14:val="none"/>
        </w:rPr>
      </w:pPr>
      <w:r w:rsidRPr="008339A4">
        <w:rPr>
          <w:rFonts w:ascii="HelveticaNowText Regular" w:eastAsia="Times New Roman" w:hAnsi="HelveticaNowText Regular" w:cs="HelveticaNowText Regular"/>
          <w:b/>
          <w:snapToGrid w:val="0"/>
          <w:kern w:val="0"/>
          <w:sz w:val="20"/>
          <w:szCs w:val="20"/>
          <w:u w:val="single"/>
          <w:lang w:val="es-ES" w:eastAsia="es-ES"/>
          <w14:ligatures w14:val="none"/>
        </w:rPr>
        <w:t>ANEXO X. – CLÁUSULAS CONTRACTUALES PARA EL ENCARGO DE TRATAMIENTO DE DATOS PERSONALES LOPD (DOCUMENTACIÓN COMO ADJUDICATARIO)</w:t>
      </w:r>
    </w:p>
    <w:p w14:paraId="7B2FB328" w14:textId="77777777" w:rsidR="00010316" w:rsidRPr="008339A4" w:rsidRDefault="00010316" w:rsidP="000B4E32">
      <w:pPr>
        <w:jc w:val="both"/>
        <w:rPr>
          <w:rFonts w:ascii="HelveticaNowText Regular" w:hAnsi="HelveticaNowText Regular" w:cs="HelveticaNowText Regular"/>
          <w:sz w:val="20"/>
          <w:szCs w:val="20"/>
          <w:lang w:val="es-ES"/>
        </w:rPr>
      </w:pPr>
    </w:p>
    <w:p w14:paraId="6FF8FFA9" w14:textId="77777777" w:rsidR="001F2F81" w:rsidRPr="008339A4" w:rsidRDefault="000B4A82" w:rsidP="000B4A82">
      <w:pPr>
        <w:rPr>
          <w:rFonts w:ascii="HelveticaNowText Regular" w:hAnsi="HelveticaNowText Regular" w:cs="HelveticaNowText Regular"/>
          <w:b/>
          <w:bCs/>
          <w:sz w:val="20"/>
          <w:szCs w:val="20"/>
          <w:lang w:val="es-ES"/>
        </w:rPr>
      </w:pPr>
      <w:r w:rsidRPr="008339A4">
        <w:rPr>
          <w:rFonts w:ascii="HelveticaNowText Regular" w:hAnsi="HelveticaNowText Regular" w:cs="HelveticaNowText Regular"/>
          <w:b/>
          <w:bCs/>
          <w:sz w:val="20"/>
          <w:szCs w:val="20"/>
          <w:lang w:val="es-ES"/>
        </w:rPr>
        <w:t>Contrato del encargo de tratamiento de datos personales (LOPD)</w:t>
      </w:r>
    </w:p>
    <w:p w14:paraId="3E74F998" w14:textId="77777777" w:rsidR="000B4A82" w:rsidRPr="008339A4" w:rsidRDefault="000B4A82" w:rsidP="000B4A82">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t xml:space="preserve">Mediante el presente clausulado se habilita a la empresa </w:t>
      </w:r>
      <w:r w:rsidR="001A531F" w:rsidRPr="008339A4">
        <w:rPr>
          <w:rFonts w:ascii="HelveticaNowText Regular" w:hAnsi="HelveticaNowText Regular" w:cs="HelveticaNowText Regular"/>
          <w:sz w:val="20"/>
          <w:szCs w:val="20"/>
          <w:lang w:val="es-ES"/>
        </w:rPr>
        <w:t>adjudicataria</w:t>
      </w:r>
      <w:r w:rsidRPr="008339A4">
        <w:rPr>
          <w:rFonts w:ascii="HelveticaNowText Regular" w:hAnsi="HelveticaNowText Regular" w:cs="HelveticaNowText Regular"/>
          <w:sz w:val="20"/>
          <w:szCs w:val="20"/>
          <w:lang w:val="es-ES"/>
        </w:rPr>
        <w:t>, encargada del tratamiento, para tratar por cuenta de la Mutua Intercomarcal, mutua colaboradora con la Seguridad Social número 39, (en adelante, el responsable, responsable del tratamiento de datos), los datos de carácter personal necesarios para prestar el objeto del contrato adjudicado por Mutua Intercomarcal.</w:t>
      </w:r>
    </w:p>
    <w:p w14:paraId="28981828" w14:textId="77777777" w:rsidR="001F2F81" w:rsidRPr="008339A4" w:rsidRDefault="001F2F81" w:rsidP="001F2F81">
      <w:pPr>
        <w:jc w:val="center"/>
        <w:rPr>
          <w:rFonts w:ascii="HelveticaNowText Regular" w:hAnsi="HelveticaNowText Regular" w:cs="HelveticaNowText Regular"/>
          <w:b/>
          <w:bCs/>
          <w:sz w:val="20"/>
          <w:szCs w:val="20"/>
          <w:lang w:val="es-ES"/>
        </w:rPr>
      </w:pPr>
      <w:r w:rsidRPr="008339A4">
        <w:rPr>
          <w:rFonts w:ascii="HelveticaNowText Regular" w:hAnsi="HelveticaNowText Regular" w:cs="HelveticaNowText Regular"/>
          <w:b/>
          <w:bCs/>
          <w:sz w:val="20"/>
          <w:szCs w:val="20"/>
          <w:lang w:val="es-ES"/>
        </w:rPr>
        <w:t>CLÁUSULAS</w:t>
      </w:r>
    </w:p>
    <w:p w14:paraId="6DE38B7F" w14:textId="77777777" w:rsidR="001F2F81" w:rsidRPr="008339A4" w:rsidRDefault="001F2F81" w:rsidP="001F2F81">
      <w:pPr>
        <w:pStyle w:val="Prrafodelista"/>
        <w:numPr>
          <w:ilvl w:val="0"/>
          <w:numId w:val="11"/>
        </w:numPr>
        <w:jc w:val="both"/>
        <w:rPr>
          <w:rFonts w:ascii="HelveticaNowText Regular" w:hAnsi="HelveticaNowText Regular" w:cs="HelveticaNowText Regular"/>
          <w:b/>
          <w:bCs/>
          <w:sz w:val="20"/>
          <w:szCs w:val="20"/>
          <w:lang w:val="es-ES"/>
        </w:rPr>
      </w:pPr>
      <w:r w:rsidRPr="008339A4">
        <w:rPr>
          <w:rFonts w:ascii="HelveticaNowText Regular" w:hAnsi="HelveticaNowText Regular" w:cs="HelveticaNowText Regular"/>
          <w:b/>
          <w:bCs/>
          <w:sz w:val="20"/>
          <w:szCs w:val="20"/>
          <w:lang w:val="es-ES"/>
        </w:rPr>
        <w:t>OBJETO DEL CONTRATO</w:t>
      </w:r>
    </w:p>
    <w:p w14:paraId="4D6B8697" w14:textId="77777777" w:rsidR="001F2F81" w:rsidRPr="008339A4" w:rsidRDefault="001F2F81" w:rsidP="001F2F81">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t>El objeto del presente contrato es dar cumplimiento a:</w:t>
      </w:r>
    </w:p>
    <w:p w14:paraId="311727A6" w14:textId="77777777" w:rsidR="001F2F81" w:rsidRPr="008339A4" w:rsidRDefault="001F2F81" w:rsidP="001F2F81">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t>a- La normativa sanitaria de aplicación respecto al tratamiento de la información de salud recabada directamente para pasar a formar parte de la historia clínica, cumplir con las obligaciones que establece la Ley 41/2002, y entendiendo que los servicios prestados requieren del tratamiento de este tipo de datos, si aplica.</w:t>
      </w:r>
    </w:p>
    <w:p w14:paraId="6058C825" w14:textId="77777777" w:rsidR="001F2F81" w:rsidRPr="008339A4" w:rsidRDefault="001F2F81" w:rsidP="001F2F81">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t>y/o a:</w:t>
      </w:r>
    </w:p>
    <w:p w14:paraId="4903202A" w14:textId="77777777" w:rsidR="001F2F81" w:rsidRPr="008339A4" w:rsidRDefault="001F2F81" w:rsidP="001F2F81">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t>b- La normativa de protección de datos de conformidad con lo establecido en el artículo 28 y ss. del Reglamento 2016/679 y la ley 3/2018, toda vez que los servicios prestados en el marco del contrato señalado en la exposición tercera requieren el tratamiento de datos bajo la responsabilidad de MUTUA INTERCOMARCAL, en su condición de RESPONSABLE DEL TRATAMIENTO.</w:t>
      </w:r>
    </w:p>
    <w:p w14:paraId="17F5B43E" w14:textId="77777777" w:rsidR="001F2F81" w:rsidRPr="008339A4" w:rsidRDefault="001F2F81" w:rsidP="001F2F81">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t>El proveedor del servicio declara conocer y cumplir las obligaciones establecidas por la normativa en protección de datos para el tratamiento de datos por cuenta de terceros, así como las impuestas otras legislaciones que resultasen de aplicación, y se compromete a cumplir las mismas, si aplican.</w:t>
      </w:r>
    </w:p>
    <w:p w14:paraId="48105EDA" w14:textId="77777777" w:rsidR="001F2F81" w:rsidRPr="008339A4" w:rsidRDefault="001F2F81" w:rsidP="008215D4">
      <w:pPr>
        <w:pStyle w:val="Prrafodelista"/>
        <w:numPr>
          <w:ilvl w:val="0"/>
          <w:numId w:val="11"/>
        </w:numPr>
        <w:jc w:val="both"/>
        <w:rPr>
          <w:rFonts w:ascii="HelveticaNowText Regular" w:hAnsi="HelveticaNowText Regular" w:cs="HelveticaNowText Regular"/>
          <w:b/>
          <w:bCs/>
          <w:sz w:val="20"/>
          <w:szCs w:val="20"/>
          <w:lang w:val="es-ES"/>
        </w:rPr>
      </w:pPr>
      <w:r w:rsidRPr="008339A4">
        <w:rPr>
          <w:rFonts w:ascii="HelveticaNowText Regular" w:hAnsi="HelveticaNowText Regular" w:cs="HelveticaNowText Regular"/>
          <w:b/>
          <w:bCs/>
          <w:sz w:val="20"/>
          <w:szCs w:val="20"/>
          <w:lang w:val="es-ES"/>
        </w:rPr>
        <w:t>LAS OBLIGACIONES DE LAS PARTES: EN SU CONDICIÓN DE RESPONSABLES DE TRATAMIENTO (PUNTO QUINTO CASO “B”)</w:t>
      </w:r>
    </w:p>
    <w:p w14:paraId="3713B11B" w14:textId="77777777" w:rsidR="008215D4" w:rsidRPr="008339A4" w:rsidRDefault="008215D4" w:rsidP="008215D4">
      <w:pPr>
        <w:jc w:val="both"/>
        <w:rPr>
          <w:rFonts w:ascii="HelveticaNowText Regular" w:hAnsi="HelveticaNowText Regular" w:cs="HelveticaNowText Regular"/>
          <w:b/>
          <w:bCs/>
          <w:sz w:val="20"/>
          <w:szCs w:val="20"/>
          <w:lang w:val="es-ES"/>
        </w:rPr>
      </w:pPr>
    </w:p>
    <w:p w14:paraId="097E1F78" w14:textId="77777777" w:rsidR="001F2F81" w:rsidRPr="008339A4" w:rsidRDefault="001F2F81" w:rsidP="001F2F81">
      <w:pPr>
        <w:jc w:val="both"/>
        <w:rPr>
          <w:rFonts w:ascii="HelveticaNowText Regular" w:hAnsi="HelveticaNowText Regular" w:cs="HelveticaNowText Regular"/>
          <w:b/>
          <w:bCs/>
          <w:sz w:val="20"/>
          <w:szCs w:val="20"/>
          <w:lang w:val="es-ES"/>
        </w:rPr>
      </w:pPr>
      <w:r w:rsidRPr="008339A4">
        <w:rPr>
          <w:rFonts w:ascii="HelveticaNowText Regular" w:hAnsi="HelveticaNowText Regular" w:cs="HelveticaNowText Regular"/>
          <w:b/>
          <w:bCs/>
          <w:sz w:val="20"/>
          <w:szCs w:val="20"/>
          <w:lang w:val="es-ES"/>
        </w:rPr>
        <w:t>2.1.</w:t>
      </w:r>
      <w:r w:rsidR="00DB3DCE" w:rsidRPr="008339A4">
        <w:rPr>
          <w:rFonts w:ascii="HelveticaNowText Regular" w:hAnsi="HelveticaNowText Regular" w:cs="HelveticaNowText Regular"/>
          <w:b/>
          <w:bCs/>
          <w:sz w:val="20"/>
          <w:szCs w:val="20"/>
          <w:lang w:val="es-ES"/>
        </w:rPr>
        <w:t xml:space="preserve"> </w:t>
      </w:r>
      <w:r w:rsidRPr="008339A4">
        <w:rPr>
          <w:rFonts w:ascii="HelveticaNowText Regular" w:hAnsi="HelveticaNowText Regular" w:cs="HelveticaNowText Regular"/>
          <w:b/>
          <w:bCs/>
          <w:sz w:val="20"/>
          <w:szCs w:val="20"/>
          <w:lang w:val="es-ES"/>
        </w:rPr>
        <w:t>FINALIDAD DE LA COMUNICACIÓN DE DATOS</w:t>
      </w:r>
    </w:p>
    <w:p w14:paraId="4689FD15" w14:textId="77777777" w:rsidR="001F2F81" w:rsidRPr="008339A4" w:rsidRDefault="001F2F81" w:rsidP="001F2F81">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t>Los datos personales cedidos o comunicados por Mutua Intercomarcal como responsable de tratamiento al proveedor del servicio en su condición de responsable de tratamiento, o bien aquellos datos personales que ésta trate directamente del paciente como responsable de tratamiento, serán tratados única y exclusivamente por el proveedor para las finalidades determinadas, explícitas y legítimas para las que fueron recogidos, en los términos descritos en este contrato y señalados en el pliego de condiciones del concurso público asociado y por tanto, los datos no serán tratados ulteriormente de manera incompatible con dichos fines.</w:t>
      </w:r>
    </w:p>
    <w:p w14:paraId="36BEFB33" w14:textId="77777777" w:rsidR="001F2F81" w:rsidRPr="008339A4" w:rsidRDefault="001F2F81" w:rsidP="001F2F81">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lastRenderedPageBreak/>
        <w:t>De conformidad con la normativa sanitaria de aplicación respecto al tratamiento de la información de salud, los datos pasarán a formar parte de la historia clínica de ambos responsables para cumplir con las obligaciones que establece la Ley 41/2002.</w:t>
      </w:r>
    </w:p>
    <w:p w14:paraId="57B7B4EF" w14:textId="77777777" w:rsidR="001F2F81" w:rsidRPr="008339A4" w:rsidRDefault="001F2F81" w:rsidP="001F2F81">
      <w:pPr>
        <w:jc w:val="both"/>
        <w:rPr>
          <w:rFonts w:ascii="HelveticaNowText Regular" w:hAnsi="HelveticaNowText Regular" w:cs="HelveticaNowText Regular"/>
          <w:b/>
          <w:bCs/>
          <w:sz w:val="20"/>
          <w:szCs w:val="20"/>
          <w:lang w:val="es-ES"/>
        </w:rPr>
      </w:pPr>
      <w:r w:rsidRPr="008339A4">
        <w:rPr>
          <w:rFonts w:ascii="HelveticaNowText Regular" w:hAnsi="HelveticaNowText Regular" w:cs="HelveticaNowText Regular"/>
          <w:b/>
          <w:bCs/>
          <w:sz w:val="20"/>
          <w:szCs w:val="20"/>
          <w:lang w:val="es-ES"/>
        </w:rPr>
        <w:t>2.2.</w:t>
      </w:r>
      <w:r w:rsidR="00DB3DCE" w:rsidRPr="008339A4">
        <w:rPr>
          <w:rFonts w:ascii="HelveticaNowText Regular" w:hAnsi="HelveticaNowText Regular" w:cs="HelveticaNowText Regular"/>
          <w:b/>
          <w:bCs/>
          <w:sz w:val="20"/>
          <w:szCs w:val="20"/>
          <w:lang w:val="es-ES"/>
        </w:rPr>
        <w:t xml:space="preserve"> </w:t>
      </w:r>
      <w:r w:rsidRPr="008339A4">
        <w:rPr>
          <w:rFonts w:ascii="HelveticaNowText Regular" w:hAnsi="HelveticaNowText Regular" w:cs="HelveticaNowText Regular"/>
          <w:b/>
          <w:bCs/>
          <w:sz w:val="20"/>
          <w:szCs w:val="20"/>
          <w:lang w:val="es-ES"/>
        </w:rPr>
        <w:t>OBLIGACIONES DEL CEDENTE</w:t>
      </w:r>
    </w:p>
    <w:p w14:paraId="3DA513C2" w14:textId="77777777" w:rsidR="001F2F81" w:rsidRPr="008339A4" w:rsidRDefault="001F2F81" w:rsidP="001F2F81">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t>El cedente garantiza que los datos facilitados al destinatario se han obtenido lícitamente y que son adecuados, pertinentes y limitados a los fines del tratamiento en los términos de la cláusula anterior.</w:t>
      </w:r>
    </w:p>
    <w:p w14:paraId="00F3D8A4" w14:textId="77777777" w:rsidR="001F2F81" w:rsidRPr="008339A4" w:rsidRDefault="001F2F81" w:rsidP="001F2F81">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t>De la misma manera el cedente informa al cesionario, como responsable del tratamiento de los datos recibidos, que está sujeto a cumplir las disposiciones de la normativa vigente aplicables.</w:t>
      </w:r>
    </w:p>
    <w:p w14:paraId="25CAB2EB" w14:textId="77777777" w:rsidR="001F2F81" w:rsidRPr="008339A4" w:rsidRDefault="001F2F81" w:rsidP="001F2F81">
      <w:pPr>
        <w:jc w:val="both"/>
        <w:rPr>
          <w:rFonts w:ascii="HelveticaNowText Regular" w:hAnsi="HelveticaNowText Regular" w:cs="HelveticaNowText Regular"/>
          <w:b/>
          <w:bCs/>
          <w:sz w:val="20"/>
          <w:szCs w:val="20"/>
          <w:lang w:val="es-ES"/>
        </w:rPr>
      </w:pPr>
      <w:r w:rsidRPr="008339A4">
        <w:rPr>
          <w:rFonts w:ascii="HelveticaNowText Regular" w:hAnsi="HelveticaNowText Regular" w:cs="HelveticaNowText Regular"/>
          <w:b/>
          <w:bCs/>
          <w:sz w:val="20"/>
          <w:szCs w:val="20"/>
          <w:lang w:val="es-ES"/>
        </w:rPr>
        <w:t>2.3.</w:t>
      </w:r>
      <w:r w:rsidR="00DB3DCE" w:rsidRPr="008339A4">
        <w:rPr>
          <w:rFonts w:ascii="HelveticaNowText Regular" w:hAnsi="HelveticaNowText Regular" w:cs="HelveticaNowText Regular"/>
          <w:b/>
          <w:bCs/>
          <w:sz w:val="20"/>
          <w:szCs w:val="20"/>
          <w:lang w:val="es-ES"/>
        </w:rPr>
        <w:t xml:space="preserve"> </w:t>
      </w:r>
      <w:r w:rsidRPr="008339A4">
        <w:rPr>
          <w:rFonts w:ascii="HelveticaNowText Regular" w:hAnsi="HelveticaNowText Regular" w:cs="HelveticaNowText Regular"/>
          <w:b/>
          <w:bCs/>
          <w:sz w:val="20"/>
          <w:szCs w:val="20"/>
          <w:lang w:val="es-ES"/>
        </w:rPr>
        <w:t>OBLIGACIONES DEL CESIONARIO</w:t>
      </w:r>
    </w:p>
    <w:p w14:paraId="6C3EA2B5" w14:textId="77777777" w:rsidR="001F2F81" w:rsidRPr="008339A4" w:rsidRDefault="001F2F81" w:rsidP="001F2F81">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t>El cesionario no destinará, aplicará o utilizará los datos transmitidos para un fin distinto o incompatible o que suponga el incumplimiento de este contrato.</w:t>
      </w:r>
    </w:p>
    <w:p w14:paraId="39F4EE15" w14:textId="77777777" w:rsidR="001F2F81" w:rsidRPr="008339A4" w:rsidRDefault="001F2F81" w:rsidP="001F2F81">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t>El cesionario y todo su personal se obligan a prestar los servicios objeto del contrato de acuerdo con lo dispuesto en la normativa aplicable, cumpliendo de forma proactiva y diligente entre otras, con las siguientes obligaciones:</w:t>
      </w:r>
    </w:p>
    <w:p w14:paraId="045E624A" w14:textId="77777777" w:rsidR="001F2F81" w:rsidRPr="008339A4" w:rsidRDefault="001F2F81" w:rsidP="001F2F81">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t>1.- Tratar los datos personales objeto de tratamiento, o los que recoja para su inclusión, sólo para la finalidad objeto del contrato de servicios. En ningún caso podrá tratar los datos para fines propios o incompatibles a los que exclusivamente corresponden para la prestación de los servicios objeto del contrato.</w:t>
      </w:r>
    </w:p>
    <w:p w14:paraId="33ED6F60" w14:textId="77777777" w:rsidR="001F2F81" w:rsidRPr="008339A4" w:rsidRDefault="001F2F81" w:rsidP="001F2F81">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t>2.- Llevará por escrito de manera actualizada el registro de todas las categorías de actividades de tratamiento (RAT) efectuadas por cuenta del responsable.</w:t>
      </w:r>
    </w:p>
    <w:p w14:paraId="36D67C15" w14:textId="77777777" w:rsidR="001F2F81" w:rsidRPr="008339A4" w:rsidRDefault="001F2F81" w:rsidP="001F2F81">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t>3.- No comunicará los datos personales a terceras personas, a menos que cuente con la autorización expresa del responsable o del interesado, en los supuestos legalmente admisibles.</w:t>
      </w:r>
    </w:p>
    <w:p w14:paraId="5D631309" w14:textId="77777777" w:rsidR="001F2F81" w:rsidRPr="008339A4" w:rsidRDefault="001F2F81" w:rsidP="001F2F81">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t>4.- No subcontratar, total o parcialmente, ninguna de las prestaciones que formen parte del objeto del contrato de servicios que comporten el tratamiento de datos personales.</w:t>
      </w:r>
    </w:p>
    <w:p w14:paraId="3CDE1F34" w14:textId="77777777" w:rsidR="001F2F81" w:rsidRPr="008339A4" w:rsidRDefault="001F2F81" w:rsidP="001F2F81">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t>5.- Designar un Delegado de Protección de Datos (DPD) cuando proceda.</w:t>
      </w:r>
    </w:p>
    <w:p w14:paraId="305FED0D" w14:textId="77777777" w:rsidR="001F2F81" w:rsidRPr="008339A4" w:rsidRDefault="001F2F81" w:rsidP="001F2F81">
      <w:pPr>
        <w:jc w:val="both"/>
        <w:rPr>
          <w:rFonts w:ascii="HelveticaNowText Regular" w:hAnsi="HelveticaNowText Regular" w:cs="HelveticaNowText Regular"/>
          <w:sz w:val="20"/>
          <w:szCs w:val="20"/>
          <w:lang w:val="es-ES"/>
        </w:rPr>
      </w:pPr>
    </w:p>
    <w:p w14:paraId="6B15D96C" w14:textId="77777777" w:rsidR="001F2F81" w:rsidRPr="008339A4" w:rsidRDefault="001F2F81" w:rsidP="001F2F81">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t>6.- Asistir al cedente en la respuesta al ejercicio de los derechos de los interesados cuando ejerzan los derechos previstos en la normativa de protección de datos.</w:t>
      </w:r>
    </w:p>
    <w:p w14:paraId="4042EBEF" w14:textId="77777777" w:rsidR="001F2F81" w:rsidRPr="008339A4" w:rsidRDefault="001F2F81" w:rsidP="001F2F81">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t>7.- El cesionario comunicará al cedente el ejercicio de los derechos de los interesados por correo electrónico a la dirección de correo señalada como contacto en el presente contrato. La comunicación se realizará de forma inmediata y en ningún caso más allá de un (1) día hábil siguiente al de la recepción de la solicitud, junto, en su caso, con otras informaciones o documentos que puedan ser relevantes para resolver la solicitud.</w:t>
      </w:r>
    </w:p>
    <w:p w14:paraId="626218A6" w14:textId="77777777" w:rsidR="001F2F81" w:rsidRPr="008339A4" w:rsidRDefault="001F2F81" w:rsidP="001F2F81">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t>8.- Apoyar al cedente en la realización de las evaluaciones de impacto relativas a la protección de datos (EIPD), cuando proceda.</w:t>
      </w:r>
    </w:p>
    <w:p w14:paraId="68587690" w14:textId="77777777" w:rsidR="001F2F81" w:rsidRPr="008339A4" w:rsidRDefault="001F2F81" w:rsidP="001F2F81">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lastRenderedPageBreak/>
        <w:t>9.- Apoyar al cedente en la realización de las consultas previas a la autoridad de control, cuando proceda.</w:t>
      </w:r>
    </w:p>
    <w:p w14:paraId="24C95F7C" w14:textId="77777777" w:rsidR="001F2F81" w:rsidRPr="008339A4" w:rsidRDefault="001F2F81" w:rsidP="001F2F81">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t>10.- Mantener y poner a disposición del cedente toda la información necesaria para demostrar el cumplimiento de sus obligaciones en lo que hace referencia a la normativa de protección de datos personales, así como proporcionar la cooperación y la asistencia que este le pida, como para la realización de las auditorías o inspecciones que realicen él u otro auditor autorizado por él.</w:t>
      </w:r>
    </w:p>
    <w:p w14:paraId="5C60E479" w14:textId="77777777" w:rsidR="001F2F81" w:rsidRPr="008339A4" w:rsidRDefault="001F2F81" w:rsidP="001F2F81">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t>11.- Implantar las medidas de seguridad establecidas en el análisis de riesgos, que contendrán, concretamente, mecanismos y procedimientos necesarios para:</w:t>
      </w:r>
    </w:p>
    <w:p w14:paraId="0C29DA4A" w14:textId="77777777" w:rsidR="001F2F81" w:rsidRPr="008339A4" w:rsidRDefault="001F2F81" w:rsidP="001F2F81">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t>a.- Garantizar la confidencialidad, integridad, disponibilidad y resiliencia permanentes de los sistemas y servicios de tratamiento.</w:t>
      </w:r>
    </w:p>
    <w:p w14:paraId="3CA804AD" w14:textId="77777777" w:rsidR="001F2F81" w:rsidRPr="008339A4" w:rsidRDefault="001F2F81" w:rsidP="001F2F81">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t>b.- Restaurar la disponibilidad y el acceso a los datos personales de forma rápida en caso de incidente físico o técnico.</w:t>
      </w:r>
    </w:p>
    <w:p w14:paraId="14C838BE" w14:textId="77777777" w:rsidR="001F2F81" w:rsidRPr="008339A4" w:rsidRDefault="001F2F81" w:rsidP="001F2F81">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t>c.- Verificar, evaluar y valorar, de manera regular, la eficacia de las medidas técnicas y organizativas implantadas para garantizar la seguridad del tratamiento. El análisis de riesgos</w:t>
      </w:r>
      <w:r w:rsidR="00DB3DCE" w:rsidRPr="008339A4">
        <w:rPr>
          <w:rFonts w:ascii="HelveticaNowText Regular" w:hAnsi="HelveticaNowText Regular" w:cs="HelveticaNowText Regular"/>
          <w:sz w:val="20"/>
          <w:szCs w:val="20"/>
          <w:lang w:val="es-ES"/>
        </w:rPr>
        <w:t xml:space="preserve"> </w:t>
      </w:r>
      <w:r w:rsidRPr="008339A4">
        <w:rPr>
          <w:rFonts w:ascii="HelveticaNowText Regular" w:hAnsi="HelveticaNowText Regular" w:cs="HelveticaNowText Regular"/>
          <w:sz w:val="20"/>
          <w:szCs w:val="20"/>
          <w:lang w:val="es-ES"/>
        </w:rPr>
        <w:t>realizado por el cesionario se deberá mantener actualizado. El alcance del análisis de riesgos incluirá la totalidad de los datos tratados en el ámbito del servicio.</w:t>
      </w:r>
    </w:p>
    <w:p w14:paraId="603586F8" w14:textId="77777777" w:rsidR="001F2F81" w:rsidRPr="008339A4" w:rsidRDefault="001F2F81" w:rsidP="001F2F81">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t>d.- Las medidas de seguridad comprenderán la protección de los sistemas de información, así como de los sistemas de tratamiento manual y automatizado de los datos personales.</w:t>
      </w:r>
    </w:p>
    <w:p w14:paraId="0087CFE9" w14:textId="77777777" w:rsidR="001F2F81" w:rsidRPr="008339A4" w:rsidRDefault="001F2F81" w:rsidP="001F2F81">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t>e.- En todo caso, el cesionario se compromete a respetar y cumplir las medidas de seguridad implantadas por el cedente especificadas en el análisis de riesgo, así como a adoptar todas</w:t>
      </w:r>
    </w:p>
    <w:p w14:paraId="753FBBC3" w14:textId="77777777" w:rsidR="001F2F81" w:rsidRPr="008339A4" w:rsidRDefault="001F2F81" w:rsidP="001F2F81">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t xml:space="preserve">aquellas medidas necesarias para que el tratamiento de los datos a que se refiere este contrato </w:t>
      </w:r>
      <w:r w:rsidR="00DB3DCE" w:rsidRPr="008339A4">
        <w:rPr>
          <w:rFonts w:ascii="HelveticaNowText Regular" w:hAnsi="HelveticaNowText Regular" w:cs="HelveticaNowText Regular"/>
          <w:sz w:val="20"/>
          <w:szCs w:val="20"/>
          <w:lang w:val="es-ES"/>
        </w:rPr>
        <w:t>esté</w:t>
      </w:r>
      <w:r w:rsidRPr="008339A4">
        <w:rPr>
          <w:rFonts w:ascii="HelveticaNowText Regular" w:hAnsi="HelveticaNowText Regular" w:cs="HelveticaNowText Regular"/>
          <w:sz w:val="20"/>
          <w:szCs w:val="20"/>
          <w:lang w:val="es-ES"/>
        </w:rPr>
        <w:t xml:space="preserve"> siempre en el mismo nivel de seguridad que garantizan las medidas de este anexo</w:t>
      </w:r>
      <w:r w:rsidR="00DB3DCE" w:rsidRPr="008339A4">
        <w:rPr>
          <w:rFonts w:ascii="HelveticaNowText Regular" w:hAnsi="HelveticaNowText Regular" w:cs="HelveticaNowText Regular"/>
          <w:sz w:val="20"/>
          <w:szCs w:val="20"/>
          <w:lang w:val="es-ES"/>
        </w:rPr>
        <w:t xml:space="preserve"> </w:t>
      </w:r>
      <w:r w:rsidRPr="008339A4">
        <w:rPr>
          <w:rFonts w:ascii="HelveticaNowText Regular" w:hAnsi="HelveticaNowText Regular" w:cs="HelveticaNowText Regular"/>
          <w:sz w:val="20"/>
          <w:szCs w:val="20"/>
          <w:lang w:val="es-ES"/>
        </w:rPr>
        <w:t>o superior.</w:t>
      </w:r>
    </w:p>
    <w:p w14:paraId="291328CB" w14:textId="77777777" w:rsidR="001F2F81" w:rsidRPr="008339A4" w:rsidRDefault="001F2F81" w:rsidP="001F2F81">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t>f.- En todo caso, el destinatario deberá adoptar las medidas necesarias para cumplir con lo dispuesto en el artículo 32 del RGPD.</w:t>
      </w:r>
    </w:p>
    <w:p w14:paraId="5F10C9FD" w14:textId="77777777" w:rsidR="001F2F81" w:rsidRPr="008339A4" w:rsidRDefault="001F2F81" w:rsidP="001F2F81">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t>g.- En particular, el destinatario deberá adoptar las medidas de seguridad técnicas y organizativas, suficientes y necesarias para garantizar la confidencialidad, integridad, disponibilidad y resiliencia permanentes de los sistemas y medios de tratamiento, ofreciendo garantía suficiente en lo que afecta a conocimientos especializados, fiabilidad y recursos de cara a la aplicación de estas medidas técnicas y organizativas.</w:t>
      </w:r>
    </w:p>
    <w:p w14:paraId="2221CB60" w14:textId="77777777" w:rsidR="001F2F81" w:rsidRPr="008339A4" w:rsidRDefault="001F2F81" w:rsidP="001F2F81">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t>12.</w:t>
      </w:r>
      <w:r w:rsidRPr="008339A4">
        <w:rPr>
          <w:rFonts w:ascii="HelveticaNowText Regular" w:hAnsi="HelveticaNowText Regular" w:cs="HelveticaNowText Regular"/>
          <w:sz w:val="20"/>
          <w:szCs w:val="20"/>
          <w:lang w:val="es-ES"/>
        </w:rPr>
        <w:tab/>
        <w:t>Mantener el deber de secreto respecto a los datos personales a los que haya tenido acceso en virtud de este contrato, incluso después de que finalice su objeto, garantizando que las personas autorizadas para tratar datos personales se comprometen, de forma expresa y por escrito, a respetar la confidencialidad y cumplir las medidas de seguridad correspondientes.</w:t>
      </w:r>
    </w:p>
    <w:p w14:paraId="0583DAE6" w14:textId="77777777" w:rsidR="001F2F81" w:rsidRPr="008339A4" w:rsidRDefault="001F2F81" w:rsidP="001F2F81">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t>13.</w:t>
      </w:r>
      <w:r w:rsidRPr="008339A4">
        <w:rPr>
          <w:rFonts w:ascii="HelveticaNowText Regular" w:hAnsi="HelveticaNowText Regular" w:cs="HelveticaNowText Regular"/>
          <w:sz w:val="20"/>
          <w:szCs w:val="20"/>
          <w:lang w:val="es-ES"/>
        </w:rPr>
        <w:tab/>
        <w:t>Garantizar la formación necesaria en materia de protección de datos personales y seguridad a las personas autorizadas para tratar datos personales.</w:t>
      </w:r>
    </w:p>
    <w:p w14:paraId="2E7165CC" w14:textId="77777777" w:rsidR="001F2F81" w:rsidRPr="008339A4" w:rsidRDefault="001F2F81" w:rsidP="001F2F81">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lastRenderedPageBreak/>
        <w:t>14.</w:t>
      </w:r>
      <w:r w:rsidRPr="008339A4">
        <w:rPr>
          <w:rFonts w:ascii="HelveticaNowText Regular" w:hAnsi="HelveticaNowText Regular" w:cs="HelveticaNowText Regular"/>
          <w:sz w:val="20"/>
          <w:szCs w:val="20"/>
          <w:lang w:val="es-ES"/>
        </w:rPr>
        <w:tab/>
        <w:t>Facilitar al interesado el derecho de información y la cláusula informativa que incluirá todos los apartados de los artículos 13 o 14 del RGPD.</w:t>
      </w:r>
    </w:p>
    <w:p w14:paraId="4F5B1E72" w14:textId="77777777" w:rsidR="001F2F81" w:rsidRPr="008339A4" w:rsidRDefault="001F2F81" w:rsidP="001F2F81">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t>15.</w:t>
      </w:r>
      <w:r w:rsidRPr="008339A4">
        <w:rPr>
          <w:rFonts w:ascii="HelveticaNowText Regular" w:hAnsi="HelveticaNowText Regular" w:cs="HelveticaNowText Regular"/>
          <w:sz w:val="20"/>
          <w:szCs w:val="20"/>
          <w:lang w:val="es-ES"/>
        </w:rPr>
        <w:tab/>
        <w:t>Garantizar que las personas autorizadas para tratar datos personales se comprometan, de forma expresa y por escrito, a respetar la confidencialidad y cumplir las medidas de seguridad correspondientes.</w:t>
      </w:r>
    </w:p>
    <w:p w14:paraId="75ABE55C" w14:textId="77777777" w:rsidR="001F2F81" w:rsidRPr="008339A4" w:rsidRDefault="001F2F81" w:rsidP="001F2F81">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t>16.</w:t>
      </w:r>
      <w:r w:rsidRPr="008339A4">
        <w:rPr>
          <w:rFonts w:ascii="HelveticaNowText Regular" w:hAnsi="HelveticaNowText Regular" w:cs="HelveticaNowText Regular"/>
          <w:sz w:val="20"/>
          <w:szCs w:val="20"/>
          <w:lang w:val="es-ES"/>
        </w:rPr>
        <w:tab/>
        <w:t>Colaborar con el cedente en el cumplimiento de todas las obligaciones que establezca la normativa, específicamente en el deber de notificar violaciones de seguridad, en la realización de evaluaciones de impacto y en la acreditación del cumplimiento de las obligaciones exigidas por la normativa.</w:t>
      </w:r>
    </w:p>
    <w:p w14:paraId="5E8AF47B" w14:textId="77777777" w:rsidR="001F2F81" w:rsidRPr="008339A4" w:rsidRDefault="001F2F81" w:rsidP="001F2F81">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t>17.</w:t>
      </w:r>
      <w:r w:rsidRPr="008339A4">
        <w:rPr>
          <w:rFonts w:ascii="HelveticaNowText Regular" w:hAnsi="HelveticaNowText Regular" w:cs="HelveticaNowText Regular"/>
          <w:sz w:val="20"/>
          <w:szCs w:val="20"/>
          <w:lang w:val="es-ES"/>
        </w:rPr>
        <w:tab/>
        <w:t>Respetar todas las obligaciones que pudieran corresponderle como responsable del tratamiento conforme a lo dispuesto en la normativa vigente y cualquier otra disposición o regulación que le fuera igualmente aplicable.</w:t>
      </w:r>
    </w:p>
    <w:p w14:paraId="13D1E87B" w14:textId="77777777" w:rsidR="001F2F81" w:rsidRPr="008339A4" w:rsidRDefault="001F2F81" w:rsidP="001F2F81">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t>El cesionario, para dar debido cumplimiento a la normativa vigente en materia de Protección de Datos de Carácter Personal y en materia de información y documentación clínica de la Ley 41/2002, Básica reguladora de la autonomía del paciente y de derechos y obligaciones en materia de información y documentación clínica y demás normativa de aplicación en esta materia, manifiesta y se obliga expresamente a:</w:t>
      </w:r>
    </w:p>
    <w:p w14:paraId="76D06955" w14:textId="77777777" w:rsidR="001F2F81" w:rsidRPr="008339A4" w:rsidRDefault="001F2F81" w:rsidP="001F2F81">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t>a.- Informar al paciente/trabajador protegido que acude por primera vez a sus instalaciones, previamente a ser atendido, sobre la identidad del responsable y la finalidad del tratamiento de sus datos y el procedimiento para el ejercicio de sus derechos, así como recabar su consentimiento informado para cualquier proceso que lo requiera.</w:t>
      </w:r>
    </w:p>
    <w:p w14:paraId="3465D9FD" w14:textId="77777777" w:rsidR="001F2F81" w:rsidRPr="008339A4" w:rsidRDefault="001F2F81" w:rsidP="001F2F81">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t>b.- Garantizar el derecho a la información sanitaria, a la intimidad al respeto a la autonomía del paciente, así como cuantos derechos confiere al mismo el vigente ordenamiento jurídico, por lo que toda actuación habrá de necesitar el consentimiento informado del paciente.</w:t>
      </w:r>
    </w:p>
    <w:p w14:paraId="42689F58" w14:textId="77777777" w:rsidR="001F2F81" w:rsidRPr="008339A4" w:rsidRDefault="001F2F81" w:rsidP="001F2F81">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t>c.- Adoptar las medidas necesarias para garantizar que el contenido de la historia clínica, su uso, así como la conservación de las distintas constancias o soportes que conforman la documentación clínica, el acceso a la historia y la custodia de la misma, se ajustan a lo establecido en la Ley 41/2002, de 14 de noviembre, básica reguladora de la autonomía del paciente y de los derechos y obligaciones en materia de información y documentación clínicas, y demás normativa de aplicación.</w:t>
      </w:r>
    </w:p>
    <w:p w14:paraId="42B5C40B" w14:textId="77777777" w:rsidR="001F2F81" w:rsidRPr="008339A4" w:rsidRDefault="001F2F81" w:rsidP="001F2F81">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t>d.- Cumplir con el carácter estrictamente confidencial y el conjunto de deberes que la protección legal otorga a los datos de tipo personal a los que, por razón de la actividad objeto del presente contrato, tendrá acceso, comprometiéndose a llevar a cabo la aplicación de las medidas de seguridad y demás requerimientos legales que resulten inherentes al nivel de seguridad exigido para dicho tipo de datos, en especial cuando se emita y/o transmita cualquier información clínica que le sea requerida en cualquier momento por parte de los servicios médicos de la mutua conforme determina la normativa de protección de datos.</w:t>
      </w:r>
    </w:p>
    <w:p w14:paraId="522EA200" w14:textId="77777777" w:rsidR="001F2F81" w:rsidRPr="008339A4" w:rsidRDefault="001F2F81" w:rsidP="001F2F81">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t>e.- Guardar la máxima confidencialidad y secreto profesional sobre toda la información y los datos de carácter personal de los que es titular el cedente a los que acceda o trate en razón del presente contrato. Esta obligación subsistirá de modo indefinido aún después de terminar sus relaciones con la mutua.</w:t>
      </w:r>
    </w:p>
    <w:p w14:paraId="6209C931" w14:textId="77777777" w:rsidR="001F2F81" w:rsidRPr="008339A4" w:rsidRDefault="001F2F81" w:rsidP="001F2F81">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lastRenderedPageBreak/>
        <w:t>f.- Comunicar y hacer cumplir a todo el personal a su cargo, todas las obligaciones previstas en los párrafos anteriores y vinculados o relacionados con la normativa de protección de datos.</w:t>
      </w:r>
    </w:p>
    <w:p w14:paraId="2C784BEC" w14:textId="77777777" w:rsidR="001F2F81" w:rsidRPr="008339A4" w:rsidRDefault="001F2F81" w:rsidP="001F2F81">
      <w:pPr>
        <w:jc w:val="both"/>
        <w:rPr>
          <w:rFonts w:ascii="HelveticaNowText Regular" w:hAnsi="HelveticaNowText Regular" w:cs="HelveticaNowText Regular"/>
          <w:b/>
          <w:bCs/>
          <w:sz w:val="20"/>
          <w:szCs w:val="20"/>
          <w:lang w:val="es-ES"/>
        </w:rPr>
      </w:pPr>
      <w:r w:rsidRPr="008339A4">
        <w:rPr>
          <w:rFonts w:ascii="HelveticaNowText Regular" w:hAnsi="HelveticaNowText Regular" w:cs="HelveticaNowText Regular"/>
          <w:b/>
          <w:bCs/>
          <w:sz w:val="20"/>
          <w:szCs w:val="20"/>
          <w:lang w:val="es-ES"/>
        </w:rPr>
        <w:t>2.4.</w:t>
      </w:r>
      <w:r w:rsidR="00DB3DCE" w:rsidRPr="008339A4">
        <w:rPr>
          <w:rFonts w:ascii="HelveticaNowText Regular" w:hAnsi="HelveticaNowText Regular" w:cs="HelveticaNowText Regular"/>
          <w:b/>
          <w:bCs/>
          <w:sz w:val="20"/>
          <w:szCs w:val="20"/>
          <w:lang w:val="es-ES"/>
        </w:rPr>
        <w:t xml:space="preserve"> </w:t>
      </w:r>
      <w:r w:rsidRPr="008339A4">
        <w:rPr>
          <w:rFonts w:ascii="HelveticaNowText Regular" w:hAnsi="HelveticaNowText Regular" w:cs="HelveticaNowText Regular"/>
          <w:b/>
          <w:bCs/>
          <w:sz w:val="20"/>
          <w:szCs w:val="20"/>
          <w:lang w:val="es-ES"/>
        </w:rPr>
        <w:t>OBLIGACIONES DE AMBAS PARTES (COMUNES A CEDENTE Y CESIONARIO)</w:t>
      </w:r>
    </w:p>
    <w:p w14:paraId="1E055E86" w14:textId="77777777" w:rsidR="001F2F81" w:rsidRPr="008339A4" w:rsidRDefault="001F2F81" w:rsidP="001F2F81">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t>Ambas partes se obligan a:</w:t>
      </w:r>
    </w:p>
    <w:p w14:paraId="4F080096" w14:textId="77777777" w:rsidR="001F2F81" w:rsidRPr="008339A4" w:rsidRDefault="001F2F81" w:rsidP="001F2F81">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t>1.- Garantizar la atención de los derechos de los interesados.</w:t>
      </w:r>
    </w:p>
    <w:p w14:paraId="010B6665" w14:textId="77777777" w:rsidR="001F2F81" w:rsidRPr="008339A4" w:rsidRDefault="001F2F81" w:rsidP="001F2F81">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t>2.- Resolver dentro del plazo establecido las solicitudes de ejercicio de derechos y comunicar a la otra parte la recepción de la solicitud a fin de que puedan resolver conjuntamente dichas solicitudes.</w:t>
      </w:r>
    </w:p>
    <w:p w14:paraId="2D63D362" w14:textId="77777777" w:rsidR="001F2F81" w:rsidRPr="008339A4" w:rsidRDefault="001F2F81" w:rsidP="001F2F81">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t>3.- En el momento de la recogida de los datos deben facilitar la información relativa a los tratamientos de datos que incluirá todos los apartados de los artículos 13 o 14 del RGPD.</w:t>
      </w:r>
    </w:p>
    <w:p w14:paraId="69B13443" w14:textId="77777777" w:rsidR="001F2F81" w:rsidRPr="008339A4" w:rsidRDefault="001F2F81" w:rsidP="001F2F81">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t>4.- Realizar conjuntamente las evaluaciones de impacto relativas a la protección de datos, cuando proceda.</w:t>
      </w:r>
    </w:p>
    <w:p w14:paraId="4E2ED5A1" w14:textId="77777777" w:rsidR="001F2F81" w:rsidRPr="008339A4" w:rsidRDefault="001F2F81" w:rsidP="001F2F81">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t>5.- Poner mutuamente a su disposición toda la información necesaria para demostrar el cumplimiento de sus obligaciones, así como para la realización de las auditorías o las inspecciones que realicen el corresponsable u otro auditor autorizado por él.</w:t>
      </w:r>
    </w:p>
    <w:p w14:paraId="75C65734" w14:textId="77777777" w:rsidR="001F2F81" w:rsidRPr="008339A4" w:rsidRDefault="001F2F81" w:rsidP="001F2F81">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t>6.- Adoptar y aplicar las medidas de seguridad estipuladas en el Esquema Nacional de Seguridad que garanticen la seguridad de los datos de carácter personal y eviten su alteración, pérdida, tratamiento o acceso no autorizado, habida cuenta del estado de la tecnología, la naturaleza de los datos almacenados y los riesgos a que estén expuestos, ya provengan de la acción humana o del medio físico o natural y adecuadas al nivel alto al tratarse de categorías especiales de datos.</w:t>
      </w:r>
    </w:p>
    <w:p w14:paraId="550C5E4D" w14:textId="77777777" w:rsidR="001F2F81" w:rsidRPr="008339A4" w:rsidRDefault="001F2F81" w:rsidP="001F2F81">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t>7.- Designar un delegado de protección de datos y comunicarse de manera reciproca su identidad.</w:t>
      </w:r>
    </w:p>
    <w:p w14:paraId="568A85EA" w14:textId="77777777" w:rsidR="001F2F81" w:rsidRPr="008339A4" w:rsidRDefault="001F2F81" w:rsidP="001F2F81">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t>8.- Asumir la responsabilidad que corresponda en caso de que destine los datos a otra finalidad distinta del cumplimiento del objeto del convenio, los comunique o los utilice incumpliendo las estipulaciones de la normativa vigente, respondiendo de las infracciones en que hubiera incurrido personalmente.</w:t>
      </w:r>
    </w:p>
    <w:p w14:paraId="1B4048F6" w14:textId="77777777" w:rsidR="001F2F81" w:rsidRPr="008339A4" w:rsidRDefault="001F2F81" w:rsidP="001F2F81">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t>9.- No permitir el acceso a los datos de carácter personal a ningún empleado de su responsabilidad que no tenga la necesidad de conocerlos para la prestación de los servicios.</w:t>
      </w:r>
    </w:p>
    <w:p w14:paraId="0C3BCEE0" w14:textId="77777777" w:rsidR="001F2F81" w:rsidRPr="008339A4" w:rsidRDefault="001F2F81" w:rsidP="001F2F81">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t>10.- No revelar, transferir, ceder o de otra forma comunicar los datos de carácter personal, ya sea verbalmente o por escrito, por medios electrónicos, papel o mediante acceso informático, ni siquiera para su conservación, a ningún tercero, salvo que exista autorización o instrucción previa para ello.</w:t>
      </w:r>
    </w:p>
    <w:p w14:paraId="6D7C221E" w14:textId="77777777" w:rsidR="001F2F81" w:rsidRPr="008339A4" w:rsidRDefault="001F2F81" w:rsidP="001F2F81">
      <w:pPr>
        <w:jc w:val="both"/>
        <w:rPr>
          <w:rFonts w:ascii="HelveticaNowText Regular" w:hAnsi="HelveticaNowText Regular" w:cs="HelveticaNowText Regular"/>
          <w:sz w:val="20"/>
          <w:szCs w:val="20"/>
          <w:lang w:val="es-ES"/>
        </w:rPr>
      </w:pPr>
    </w:p>
    <w:p w14:paraId="4E35C252" w14:textId="77777777" w:rsidR="001F2F81" w:rsidRPr="008339A4" w:rsidRDefault="001F2F81" w:rsidP="001F2F81">
      <w:pPr>
        <w:jc w:val="both"/>
        <w:rPr>
          <w:rFonts w:ascii="HelveticaNowText Regular" w:hAnsi="HelveticaNowText Regular" w:cs="HelveticaNowText Regular"/>
          <w:b/>
          <w:bCs/>
          <w:sz w:val="20"/>
          <w:szCs w:val="20"/>
          <w:lang w:val="es-ES"/>
        </w:rPr>
      </w:pPr>
      <w:r w:rsidRPr="008339A4">
        <w:rPr>
          <w:rFonts w:ascii="HelveticaNowText Regular" w:hAnsi="HelveticaNowText Regular" w:cs="HelveticaNowText Regular"/>
          <w:b/>
          <w:bCs/>
          <w:sz w:val="20"/>
          <w:szCs w:val="20"/>
          <w:lang w:val="es-ES"/>
        </w:rPr>
        <w:t>2.5.</w:t>
      </w:r>
      <w:r w:rsidR="00DB3DCE" w:rsidRPr="008339A4">
        <w:rPr>
          <w:rFonts w:ascii="HelveticaNowText Regular" w:hAnsi="HelveticaNowText Regular" w:cs="HelveticaNowText Regular"/>
          <w:b/>
          <w:bCs/>
          <w:sz w:val="20"/>
          <w:szCs w:val="20"/>
          <w:lang w:val="es-ES"/>
        </w:rPr>
        <w:t xml:space="preserve"> </w:t>
      </w:r>
      <w:r w:rsidRPr="008339A4">
        <w:rPr>
          <w:rFonts w:ascii="HelveticaNowText Regular" w:hAnsi="HelveticaNowText Regular" w:cs="HelveticaNowText Regular"/>
          <w:b/>
          <w:bCs/>
          <w:sz w:val="20"/>
          <w:szCs w:val="20"/>
          <w:lang w:val="es-ES"/>
        </w:rPr>
        <w:t>NOTIFICACIÓN DE VIOLACIONES DE LA SEGURIDAD DE LOS DATOS OBJETO DE ESTE CONTRATO</w:t>
      </w:r>
    </w:p>
    <w:p w14:paraId="7F6CB381" w14:textId="77777777" w:rsidR="001F2F81" w:rsidRPr="008339A4" w:rsidRDefault="001F2F81" w:rsidP="001F2F81">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lastRenderedPageBreak/>
        <w:t>En caso de violación de la seguridad de los datos personales en los sistemas de información utilizados por las partes para la prestación de los Servicios, ambas partes se obligan a notificarse mutuamente, sin dilación indebida, y en cualquier caso antes del plazo máximo de 12 horas, las violaciones de la seguridad de los datos personales a su cargo de las que tengan conocimiento, juntamente con toda la información relevante para la documentación y comunicación de la incidencia conforme a lo dispuesto en el artículo 33.3 del RGPD y lo establecido en la LOPDGDD. En tal caso, cada parte en la medida que le corresponda deberá comunicar las violaciones de seguridad de los datos a la Autoridad de Protección de Datos competente y/o a los interesados conforme a lo establecido en la normativa vigente. No será necesaria la notificación cuando sea improbable que dicha violación de la seguridad constituya un riesgo para los derechos y las libertades de las personas físicas. Si se dispone de ella se facilitará, como mínimo, la información siguiente:</w:t>
      </w:r>
    </w:p>
    <w:p w14:paraId="082F5567" w14:textId="77777777" w:rsidR="001F2F81" w:rsidRPr="008339A4" w:rsidRDefault="001F2F81" w:rsidP="001F2F81">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t>a.- Descripción de la naturaleza de la violación de la seguridad de los datos personales, inclusive, cuando sea posible, las categorías y el número aproximado de interesados afectados, y las categorías y el número aproximado de registros de datos personales afectados.</w:t>
      </w:r>
    </w:p>
    <w:p w14:paraId="1AEBF583" w14:textId="77777777" w:rsidR="001F2F81" w:rsidRPr="008339A4" w:rsidRDefault="001F2F81" w:rsidP="001F2F81">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t>b.- Descripción de las posibles consecuencias de la violación de la seguridad de los datos personales.</w:t>
      </w:r>
    </w:p>
    <w:p w14:paraId="693652B1" w14:textId="77777777" w:rsidR="001F2F81" w:rsidRPr="008339A4" w:rsidRDefault="001F2F81" w:rsidP="001F2F81">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t>c.- Descripción de las medidas adoptadas o propuestas para poner remedio a la violación de la seguridad de los datos personales, incluyendo, si procede, las medidas adoptadas para mitigar los posibles efectos negativos.</w:t>
      </w:r>
    </w:p>
    <w:p w14:paraId="640F41AA" w14:textId="77777777" w:rsidR="001F2F81" w:rsidRPr="008339A4" w:rsidRDefault="001F2F81" w:rsidP="001F2F81">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t>Si no es posible facilitar la información simultáneamente, y en la medida en que no lo sea, la información se facilitará de manera gradual sin dilación indebida.</w:t>
      </w:r>
    </w:p>
    <w:p w14:paraId="38571024" w14:textId="77777777" w:rsidR="001F2F81" w:rsidRPr="008339A4" w:rsidRDefault="001F2F81" w:rsidP="001F2F81">
      <w:pPr>
        <w:jc w:val="both"/>
        <w:rPr>
          <w:rFonts w:ascii="HelveticaNowText Regular" w:hAnsi="HelveticaNowText Regular" w:cs="HelveticaNowText Regular"/>
          <w:b/>
          <w:bCs/>
          <w:sz w:val="20"/>
          <w:szCs w:val="20"/>
          <w:lang w:val="es-ES"/>
        </w:rPr>
      </w:pPr>
      <w:r w:rsidRPr="008339A4">
        <w:rPr>
          <w:rFonts w:ascii="HelveticaNowText Regular" w:hAnsi="HelveticaNowText Regular" w:cs="HelveticaNowText Regular"/>
          <w:b/>
          <w:bCs/>
          <w:sz w:val="20"/>
          <w:szCs w:val="20"/>
          <w:lang w:val="es-ES"/>
        </w:rPr>
        <w:t>2.6.</w:t>
      </w:r>
      <w:r w:rsidR="00DB3DCE" w:rsidRPr="008339A4">
        <w:rPr>
          <w:rFonts w:ascii="HelveticaNowText Regular" w:hAnsi="HelveticaNowText Regular" w:cs="HelveticaNowText Regular"/>
          <w:b/>
          <w:bCs/>
          <w:sz w:val="20"/>
          <w:szCs w:val="20"/>
          <w:lang w:val="es-ES"/>
        </w:rPr>
        <w:t xml:space="preserve"> </w:t>
      </w:r>
      <w:r w:rsidRPr="008339A4">
        <w:rPr>
          <w:rFonts w:ascii="HelveticaNowText Regular" w:hAnsi="HelveticaNowText Regular" w:cs="HelveticaNowText Regular"/>
          <w:b/>
          <w:bCs/>
          <w:sz w:val="20"/>
          <w:szCs w:val="20"/>
          <w:lang w:val="es-ES"/>
        </w:rPr>
        <w:t>RESPONSABILIDAD RECIPROCA DEL CEDENTE Y DEL CESIONARIO</w:t>
      </w:r>
    </w:p>
    <w:p w14:paraId="7F1318CE" w14:textId="77777777" w:rsidR="001F2F81" w:rsidRPr="008339A4" w:rsidRDefault="001F2F81" w:rsidP="001F2F81">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t>Conforme al artículo 82 del RGPD, ambas partes se hacen responsables de los daños y perjuicios causados a interesados o terceros incluidas las sanciones administrativas, que se deriven de reclamaciones administrativas, judiciales o extrajudiciales o de procedimientos sancionadores de la Autoridad de control, que sean consecuencia de la inobservancia de los pactos y compromisos asumidos en el presente contrato.</w:t>
      </w:r>
    </w:p>
    <w:p w14:paraId="1AAB8DF9" w14:textId="77777777" w:rsidR="001F2F81" w:rsidRPr="008339A4" w:rsidRDefault="001F2F81" w:rsidP="001F2F81">
      <w:pPr>
        <w:jc w:val="both"/>
        <w:rPr>
          <w:rFonts w:ascii="HelveticaNowText Regular" w:hAnsi="HelveticaNowText Regular" w:cs="HelveticaNowText Regular"/>
          <w:sz w:val="20"/>
          <w:szCs w:val="20"/>
          <w:lang w:val="es-ES"/>
        </w:rPr>
      </w:pPr>
    </w:p>
    <w:p w14:paraId="42725C1A" w14:textId="77777777" w:rsidR="001F2F81" w:rsidRPr="008339A4" w:rsidRDefault="001F2F81" w:rsidP="001F2F81">
      <w:pPr>
        <w:jc w:val="both"/>
        <w:rPr>
          <w:rFonts w:ascii="HelveticaNowText Regular" w:hAnsi="HelveticaNowText Regular" w:cs="HelveticaNowText Regular"/>
          <w:b/>
          <w:bCs/>
          <w:sz w:val="20"/>
          <w:szCs w:val="20"/>
          <w:lang w:val="es-ES"/>
        </w:rPr>
      </w:pPr>
      <w:r w:rsidRPr="008339A4">
        <w:rPr>
          <w:rFonts w:ascii="HelveticaNowText Regular" w:hAnsi="HelveticaNowText Regular" w:cs="HelveticaNowText Regular"/>
          <w:b/>
          <w:bCs/>
          <w:sz w:val="20"/>
          <w:szCs w:val="20"/>
          <w:lang w:val="es-ES"/>
        </w:rPr>
        <w:t>2.7.</w:t>
      </w:r>
      <w:r w:rsidR="00DB3DCE" w:rsidRPr="008339A4">
        <w:rPr>
          <w:rFonts w:ascii="HelveticaNowText Regular" w:hAnsi="HelveticaNowText Regular" w:cs="HelveticaNowText Regular"/>
          <w:b/>
          <w:bCs/>
          <w:sz w:val="20"/>
          <w:szCs w:val="20"/>
          <w:lang w:val="es-ES"/>
        </w:rPr>
        <w:t xml:space="preserve"> </w:t>
      </w:r>
      <w:r w:rsidRPr="008339A4">
        <w:rPr>
          <w:rFonts w:ascii="HelveticaNowText Regular" w:hAnsi="HelveticaNowText Regular" w:cs="HelveticaNowText Regular"/>
          <w:b/>
          <w:bCs/>
          <w:sz w:val="20"/>
          <w:szCs w:val="20"/>
          <w:lang w:val="es-ES"/>
        </w:rPr>
        <w:t>DURACIÓN, FINALIZACIÓN Y EXTINCIÓN DE LA RELACIÓN</w:t>
      </w:r>
    </w:p>
    <w:p w14:paraId="384438B3" w14:textId="77777777" w:rsidR="001F2F81" w:rsidRPr="008339A4" w:rsidRDefault="001F2F81" w:rsidP="001F2F81">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t>Este Contrato entrará en vigor desde la fecha de su firma y estará vigente hasta la fecha de finalización de la relación de prestación de servicios entre los responsables de tratamiento. Ambos responsables de tratamiento tratarán los datos personales de la otra parte del contrato con la única finalidad de establecer y mantener la relación de servicios que les une. Estos datos se conservarán mientras dure la relación de servicios y finalizada esta se destruirán a excepción de exigencias legales que lo impidan.</w:t>
      </w:r>
    </w:p>
    <w:p w14:paraId="2C3FEA0B" w14:textId="77777777" w:rsidR="001F2F81" w:rsidRPr="008339A4" w:rsidRDefault="001F2F81" w:rsidP="001F2F81">
      <w:pPr>
        <w:jc w:val="both"/>
        <w:rPr>
          <w:rFonts w:ascii="HelveticaNowText Regular" w:hAnsi="HelveticaNowText Regular" w:cs="HelveticaNowText Regular"/>
          <w:b/>
          <w:bCs/>
          <w:sz w:val="20"/>
          <w:szCs w:val="20"/>
          <w:lang w:val="es-ES"/>
        </w:rPr>
      </w:pPr>
      <w:r w:rsidRPr="008339A4">
        <w:rPr>
          <w:rFonts w:ascii="HelveticaNowText Regular" w:hAnsi="HelveticaNowText Regular" w:cs="HelveticaNowText Regular"/>
          <w:b/>
          <w:bCs/>
          <w:sz w:val="20"/>
          <w:szCs w:val="20"/>
          <w:lang w:val="es-ES"/>
        </w:rPr>
        <w:t>3.</w:t>
      </w:r>
      <w:r w:rsidR="00DB3DCE" w:rsidRPr="008339A4">
        <w:rPr>
          <w:rFonts w:ascii="HelveticaNowText Regular" w:hAnsi="HelveticaNowText Regular" w:cs="HelveticaNowText Regular"/>
          <w:b/>
          <w:bCs/>
          <w:sz w:val="20"/>
          <w:szCs w:val="20"/>
          <w:lang w:val="es-ES"/>
        </w:rPr>
        <w:t xml:space="preserve"> </w:t>
      </w:r>
      <w:r w:rsidRPr="008339A4">
        <w:rPr>
          <w:rFonts w:ascii="HelveticaNowText Regular" w:hAnsi="HelveticaNowText Regular" w:cs="HelveticaNowText Regular"/>
          <w:b/>
          <w:bCs/>
          <w:sz w:val="20"/>
          <w:szCs w:val="20"/>
          <w:lang w:val="es-ES"/>
        </w:rPr>
        <w:t>LAS OBLIGACIONES DE LAS PARTES EN SU CONDICION DE RESPONSABLE Y ENCARGADO DEL TRATAMIENTO (PUNTO QUINTO CASO “A”)</w:t>
      </w:r>
    </w:p>
    <w:p w14:paraId="2B02789F" w14:textId="77777777" w:rsidR="001F2F81" w:rsidRPr="008339A4" w:rsidRDefault="001F2F81" w:rsidP="001F2F81">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t xml:space="preserve">El Responsable del Tratamiento facilitará al Encargado del Tratamiento el acceso a los datos de carácter personal bajo su responsabilidad que resulten necesarios para la </w:t>
      </w:r>
      <w:r w:rsidRPr="008339A4">
        <w:rPr>
          <w:rFonts w:ascii="HelveticaNowText Regular" w:hAnsi="HelveticaNowText Regular" w:cs="HelveticaNowText Regular"/>
          <w:sz w:val="20"/>
          <w:szCs w:val="20"/>
          <w:lang w:val="es-ES"/>
        </w:rPr>
        <w:lastRenderedPageBreak/>
        <w:t>prestación de los Servicios y realización de las actividades asignadas a éste. El tratamiento de dichos datos se realizará siempre bajo las instrucciones del Responsable del Tratamiento y no se aplicarán a una finalidad distinta de la correspondiente al objeto del presente Contrato. El Encargado del Tratamiento no comunicará, transmitirá, cederá, pondrá a disposición o, de cualquier otro modo, permitirá el acceso de terceros a los datos de carácter personal bajo la responsabilidad del Responsable del Tratamiento.</w:t>
      </w:r>
    </w:p>
    <w:p w14:paraId="18DA3053" w14:textId="77777777" w:rsidR="001F2F81" w:rsidRPr="008339A4" w:rsidRDefault="001F2F81" w:rsidP="001F2F81">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t>Asimismo, el Encargado del Tratamiento deberá documentar los tratamientos realizados en nombre del Responsable del Tratamiento, en concreto, deberá mantener por escrito un registro de la categoría de tratamientos llevadas a cabo en los términos del RGPD.</w:t>
      </w:r>
    </w:p>
    <w:p w14:paraId="057C9B59" w14:textId="77777777" w:rsidR="001F2F81" w:rsidRPr="008339A4" w:rsidRDefault="001F2F81" w:rsidP="001F2F81">
      <w:pPr>
        <w:jc w:val="both"/>
        <w:rPr>
          <w:rFonts w:ascii="HelveticaNowText Regular" w:hAnsi="HelveticaNowText Regular" w:cs="HelveticaNowText Regular"/>
          <w:b/>
          <w:bCs/>
          <w:sz w:val="20"/>
          <w:szCs w:val="20"/>
          <w:lang w:val="es-ES"/>
        </w:rPr>
      </w:pPr>
      <w:r w:rsidRPr="008339A4">
        <w:rPr>
          <w:rFonts w:ascii="HelveticaNowText Regular" w:hAnsi="HelveticaNowText Regular" w:cs="HelveticaNowText Regular"/>
          <w:b/>
          <w:bCs/>
          <w:sz w:val="20"/>
          <w:szCs w:val="20"/>
          <w:lang w:val="es-ES"/>
        </w:rPr>
        <w:t>3.1.</w:t>
      </w:r>
      <w:r w:rsidR="00DB3DCE" w:rsidRPr="008339A4">
        <w:rPr>
          <w:rFonts w:ascii="HelveticaNowText Regular" w:hAnsi="HelveticaNowText Regular" w:cs="HelveticaNowText Regular"/>
          <w:b/>
          <w:bCs/>
          <w:sz w:val="20"/>
          <w:szCs w:val="20"/>
          <w:lang w:val="es-ES"/>
        </w:rPr>
        <w:t xml:space="preserve"> </w:t>
      </w:r>
      <w:r w:rsidRPr="008339A4">
        <w:rPr>
          <w:rFonts w:ascii="HelveticaNowText Regular" w:hAnsi="HelveticaNowText Regular" w:cs="HelveticaNowText Regular"/>
          <w:b/>
          <w:bCs/>
          <w:sz w:val="20"/>
          <w:szCs w:val="20"/>
          <w:lang w:val="es-ES"/>
        </w:rPr>
        <w:t>PERSONAL AUTORIZADO</w:t>
      </w:r>
    </w:p>
    <w:p w14:paraId="18606BD8" w14:textId="77777777" w:rsidR="001F2F81" w:rsidRPr="008339A4" w:rsidRDefault="001F2F81" w:rsidP="001F2F81">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t>El Encargado del Tratamiento designará por escrito a aquellos miembros de su plantilla laboral (en adelante, el "PERSONAL AUTORIZADO”) que participarán en la prestación de los Servicios, asegurando que serán las únicas personas autorizadas para acceder a los datos de carácter personal objeto de tratamiento por cuenta del Responsable del Tratamiento. El Encargado del Tratamiento mantendrá un listado actualizado del personal autorizado a disposición del Responsable del Tratamiento y deberá entregarlo si así se lo requiere. El Encargado del Tratamiento garantiza que el personal autorizado conoce las obligaciones de seguridad y confidencialidad derivadas del RGPD que le corresponden y que ha facilitado las instrucciones necesarias para su cumplimiento. El Encargado del Tratamiento controla en todo momento el respeto de las instrucciones dadas por El Responsable del Tratamiento con relación al tratamiento de sus datos, y verificará el cumplimiento por parte del PERSONAL AUTORIZADO de los procedimientos establecidos para garantizar la calidad y la actualización de los datos, así como su seguridad y el cumplimiento de la normativa aplicable.</w:t>
      </w:r>
    </w:p>
    <w:p w14:paraId="4615EE06" w14:textId="77777777" w:rsidR="001F2F81" w:rsidRPr="008339A4" w:rsidRDefault="001F2F81" w:rsidP="001F2F81">
      <w:pPr>
        <w:jc w:val="both"/>
        <w:rPr>
          <w:rFonts w:ascii="HelveticaNowText Regular" w:hAnsi="HelveticaNowText Regular" w:cs="HelveticaNowText Regular"/>
          <w:b/>
          <w:bCs/>
          <w:sz w:val="20"/>
          <w:szCs w:val="20"/>
          <w:lang w:val="es-ES"/>
        </w:rPr>
      </w:pPr>
      <w:r w:rsidRPr="008339A4">
        <w:rPr>
          <w:rFonts w:ascii="HelveticaNowText Regular" w:hAnsi="HelveticaNowText Regular" w:cs="HelveticaNowText Regular"/>
          <w:b/>
          <w:bCs/>
          <w:sz w:val="20"/>
          <w:szCs w:val="20"/>
          <w:lang w:val="es-ES"/>
        </w:rPr>
        <w:t>3.2.</w:t>
      </w:r>
      <w:r w:rsidR="00DB3DCE" w:rsidRPr="008339A4">
        <w:rPr>
          <w:rFonts w:ascii="HelveticaNowText Regular" w:hAnsi="HelveticaNowText Regular" w:cs="HelveticaNowText Regular"/>
          <w:b/>
          <w:bCs/>
          <w:sz w:val="20"/>
          <w:szCs w:val="20"/>
          <w:lang w:val="es-ES"/>
        </w:rPr>
        <w:t xml:space="preserve"> </w:t>
      </w:r>
      <w:r w:rsidRPr="008339A4">
        <w:rPr>
          <w:rFonts w:ascii="HelveticaNowText Regular" w:hAnsi="HelveticaNowText Regular" w:cs="HelveticaNowText Regular"/>
          <w:b/>
          <w:bCs/>
          <w:sz w:val="20"/>
          <w:szCs w:val="20"/>
          <w:lang w:val="es-ES"/>
        </w:rPr>
        <w:t>DESCRIPCIÓN Y FINALIDAD DEL TRATAMIENTO</w:t>
      </w:r>
    </w:p>
    <w:p w14:paraId="52592AA1" w14:textId="77777777" w:rsidR="001F2F81" w:rsidRPr="008339A4" w:rsidRDefault="001F2F81" w:rsidP="001F2F81">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t>En relación con los tipos de tratamientos a realizar por parte del Encargado del Tratamiento deberá señalarse, así como especificar el detalle de los tratamientos a realizar:</w:t>
      </w:r>
    </w:p>
    <w:p w14:paraId="41C54325" w14:textId="77777777" w:rsidR="001F2F81" w:rsidRPr="008339A4" w:rsidRDefault="001F2F81" w:rsidP="001F2F81">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t>La finalidad del tratamiento por cuenta del Responsable del Tratamiento es la prestación de los Servicios que se describen en el contrato de servicios asociado al presente Contrato.</w:t>
      </w:r>
    </w:p>
    <w:p w14:paraId="47ADC86B" w14:textId="77777777" w:rsidR="001F2F81" w:rsidRPr="008339A4" w:rsidRDefault="001F2F81" w:rsidP="001F2F81">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t>Los medios empleados por el Encargado del Tratamiento para la realización de los tratamientos por cuenta del Responsable del Tratamiento serán:</w:t>
      </w:r>
    </w:p>
    <w:p w14:paraId="70EE92E0" w14:textId="77777777" w:rsidR="001F2F81" w:rsidRPr="008339A4" w:rsidRDefault="001F2F81" w:rsidP="001F2F81">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t>Para la ejecución del objeto del Contrato, el Responsable del Tratamiento facilitará el acceso por parte del Encargado del Tratamiento a la siguiente información:</w:t>
      </w:r>
    </w:p>
    <w:p w14:paraId="0B858BB2" w14:textId="77777777" w:rsidR="001F2F81" w:rsidRPr="008339A4" w:rsidRDefault="001F2F81" w:rsidP="001F2F81">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t>-</w:t>
      </w:r>
      <w:r w:rsidRPr="008339A4">
        <w:rPr>
          <w:rFonts w:ascii="HelveticaNowText Regular" w:hAnsi="HelveticaNowText Regular" w:cs="HelveticaNowText Regular"/>
          <w:sz w:val="20"/>
          <w:szCs w:val="20"/>
          <w:lang w:val="es-ES"/>
        </w:rPr>
        <w:tab/>
        <w:t>Contactos/ Empleados /Usuarios</w:t>
      </w:r>
    </w:p>
    <w:p w14:paraId="1D4CE9EF" w14:textId="77777777" w:rsidR="001F2F81" w:rsidRPr="008339A4" w:rsidRDefault="001F2F81" w:rsidP="001F2F81">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t>-</w:t>
      </w:r>
      <w:r w:rsidRPr="008339A4">
        <w:rPr>
          <w:rFonts w:ascii="HelveticaNowText Regular" w:hAnsi="HelveticaNowText Regular" w:cs="HelveticaNowText Regular"/>
          <w:sz w:val="20"/>
          <w:szCs w:val="20"/>
          <w:lang w:val="es-ES"/>
        </w:rPr>
        <w:tab/>
        <w:t>Proveedores (solo para servicios específicos)</w:t>
      </w:r>
    </w:p>
    <w:p w14:paraId="2AB72721" w14:textId="77777777" w:rsidR="001F2F81" w:rsidRPr="008339A4" w:rsidRDefault="001F2F81" w:rsidP="001F2F81">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t>-</w:t>
      </w:r>
      <w:r w:rsidRPr="008339A4">
        <w:rPr>
          <w:rFonts w:ascii="HelveticaNowText Regular" w:hAnsi="HelveticaNowText Regular" w:cs="HelveticaNowText Regular"/>
          <w:sz w:val="20"/>
          <w:szCs w:val="20"/>
          <w:lang w:val="es-ES"/>
        </w:rPr>
        <w:tab/>
        <w:t>Trabajadores protegidos/ pacientes / Historia clínica (sólo para servicios asistenciales)</w:t>
      </w:r>
    </w:p>
    <w:p w14:paraId="4F64E465" w14:textId="77777777" w:rsidR="001F2F81" w:rsidRPr="008339A4" w:rsidRDefault="001F2F81" w:rsidP="001F2F81">
      <w:pPr>
        <w:jc w:val="both"/>
        <w:rPr>
          <w:rFonts w:ascii="HelveticaNowText Regular" w:hAnsi="HelveticaNowText Regular" w:cs="HelveticaNowText Regular"/>
          <w:b/>
          <w:bCs/>
          <w:sz w:val="20"/>
          <w:szCs w:val="20"/>
          <w:lang w:val="es-ES"/>
        </w:rPr>
      </w:pPr>
      <w:r w:rsidRPr="008339A4">
        <w:rPr>
          <w:rFonts w:ascii="HelveticaNowText Regular" w:hAnsi="HelveticaNowText Regular" w:cs="HelveticaNowText Regular"/>
          <w:b/>
          <w:bCs/>
          <w:sz w:val="20"/>
          <w:szCs w:val="20"/>
          <w:lang w:val="es-ES"/>
        </w:rPr>
        <w:t>3.3.</w:t>
      </w:r>
      <w:r w:rsidR="00DB3DCE" w:rsidRPr="008339A4">
        <w:rPr>
          <w:rFonts w:ascii="HelveticaNowText Regular" w:hAnsi="HelveticaNowText Regular" w:cs="HelveticaNowText Regular"/>
          <w:b/>
          <w:bCs/>
          <w:sz w:val="20"/>
          <w:szCs w:val="20"/>
          <w:lang w:val="es-ES"/>
        </w:rPr>
        <w:t xml:space="preserve"> </w:t>
      </w:r>
      <w:r w:rsidRPr="008339A4">
        <w:rPr>
          <w:rFonts w:ascii="HelveticaNowText Regular" w:hAnsi="HelveticaNowText Regular" w:cs="HelveticaNowText Regular"/>
          <w:b/>
          <w:bCs/>
          <w:sz w:val="20"/>
          <w:szCs w:val="20"/>
          <w:lang w:val="es-ES"/>
        </w:rPr>
        <w:t>MEDIDAS DE SEGURIDAD</w:t>
      </w:r>
    </w:p>
    <w:p w14:paraId="6C9AD480" w14:textId="77777777" w:rsidR="001F2F81" w:rsidRPr="008339A4" w:rsidRDefault="001F2F81" w:rsidP="001F2F81">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lastRenderedPageBreak/>
        <w:t>El Encargado del Tratamiento deberá implementar las medidas de seguridad y organizativas comunicadas por el Responsable del Tratamiento y que se detallan en el Esquema Nacional de Seguridad de acuerdo con la tipología y riesgo de los datos tratados.</w:t>
      </w:r>
    </w:p>
    <w:p w14:paraId="0AD71C3A" w14:textId="77777777" w:rsidR="001F2F81" w:rsidRPr="008339A4" w:rsidRDefault="001F2F81" w:rsidP="001F2F81">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t>En todo caso, deberá implantar mecanismos para:</w:t>
      </w:r>
    </w:p>
    <w:p w14:paraId="79629BEF" w14:textId="77777777" w:rsidR="001F2F81" w:rsidRPr="008339A4" w:rsidRDefault="001F2F81" w:rsidP="001F2F81">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t>a.- Garantizar la confidencialidad, integridad, disponibilidad y resiliencia permanentes de los sistemas y servicios de tratamiento.</w:t>
      </w:r>
    </w:p>
    <w:p w14:paraId="570508DF" w14:textId="77777777" w:rsidR="001F2F81" w:rsidRPr="008339A4" w:rsidRDefault="001F2F81" w:rsidP="001F2F81">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t>b.- Restaurar la disponibilidad y el acceso a los datos personales de forma rápida, en caso de incidente físico o técnico.</w:t>
      </w:r>
    </w:p>
    <w:p w14:paraId="77324653" w14:textId="77777777" w:rsidR="001F2F81" w:rsidRPr="008339A4" w:rsidRDefault="001F2F81" w:rsidP="001F2F81">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t>c.- Verificar, evaluar y valorar, de forma regular, la eficacia de las medidas técnicas y organizativas implantadas para garantizar la seguridad del tratamiento.</w:t>
      </w:r>
    </w:p>
    <w:p w14:paraId="5EC0CCE5" w14:textId="77777777" w:rsidR="001F2F81" w:rsidRPr="008339A4" w:rsidRDefault="001F2F81" w:rsidP="001F2F81">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t>d.- Seudonimizar y cifrar los datos personales, en su caso.</w:t>
      </w:r>
    </w:p>
    <w:p w14:paraId="25815904" w14:textId="77777777" w:rsidR="001F2F81" w:rsidRPr="008339A4" w:rsidRDefault="001F2F81" w:rsidP="001F2F81">
      <w:pPr>
        <w:jc w:val="both"/>
        <w:rPr>
          <w:rFonts w:ascii="HelveticaNowText Regular" w:hAnsi="HelveticaNowText Regular" w:cs="HelveticaNowText Regular"/>
          <w:sz w:val="20"/>
          <w:szCs w:val="20"/>
          <w:lang w:val="es-ES"/>
        </w:rPr>
      </w:pPr>
    </w:p>
    <w:p w14:paraId="6E40B08A" w14:textId="77777777" w:rsidR="001F2F81" w:rsidRPr="008339A4" w:rsidRDefault="001F2F81" w:rsidP="001F2F81">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t>e.- Cumplir con las medidas de seguridad descritas en el Esquema Nacional de Seguridad para el tratamiento de la tipología de datos afectados por el servicio, prestando especial atención en las requeridas para el tratamiento de datos sensibles o especialmente protegidos en servicios asistenciales.</w:t>
      </w:r>
    </w:p>
    <w:p w14:paraId="42C17FEA" w14:textId="77777777" w:rsidR="001F2F81" w:rsidRPr="008339A4" w:rsidRDefault="001F2F81" w:rsidP="001F2F81">
      <w:pPr>
        <w:jc w:val="both"/>
        <w:rPr>
          <w:rFonts w:ascii="HelveticaNowText Regular" w:hAnsi="HelveticaNowText Regular" w:cs="HelveticaNowText Regular"/>
          <w:b/>
          <w:bCs/>
          <w:sz w:val="20"/>
          <w:szCs w:val="20"/>
          <w:lang w:val="es-ES"/>
        </w:rPr>
      </w:pPr>
      <w:r w:rsidRPr="008339A4">
        <w:rPr>
          <w:rFonts w:ascii="HelveticaNowText Regular" w:hAnsi="HelveticaNowText Regular" w:cs="HelveticaNowText Regular"/>
          <w:b/>
          <w:bCs/>
          <w:sz w:val="20"/>
          <w:szCs w:val="20"/>
          <w:lang w:val="es-ES"/>
        </w:rPr>
        <w:t>3.4.</w:t>
      </w:r>
      <w:r w:rsidR="00DB3DCE" w:rsidRPr="008339A4">
        <w:rPr>
          <w:rFonts w:ascii="HelveticaNowText Regular" w:hAnsi="HelveticaNowText Regular" w:cs="HelveticaNowText Regular"/>
          <w:b/>
          <w:bCs/>
          <w:sz w:val="20"/>
          <w:szCs w:val="20"/>
          <w:lang w:val="es-ES"/>
        </w:rPr>
        <w:t xml:space="preserve"> </w:t>
      </w:r>
      <w:r w:rsidRPr="008339A4">
        <w:rPr>
          <w:rFonts w:ascii="HelveticaNowText Regular" w:hAnsi="HelveticaNowText Regular" w:cs="HelveticaNowText Regular"/>
          <w:b/>
          <w:bCs/>
          <w:sz w:val="20"/>
          <w:szCs w:val="20"/>
          <w:lang w:val="es-ES"/>
        </w:rPr>
        <w:t>TRANSFERENCIAS INTERNACIONALES</w:t>
      </w:r>
    </w:p>
    <w:p w14:paraId="14550F80" w14:textId="77777777" w:rsidR="001F2F81" w:rsidRPr="008339A4" w:rsidRDefault="001F2F81" w:rsidP="001F2F81">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t>Los tratamientos objeto de encargo se realizarán en todo caso dentro del territorio de la Unión Europea.</w:t>
      </w:r>
    </w:p>
    <w:p w14:paraId="1E404CA9" w14:textId="77777777" w:rsidR="001F2F81" w:rsidRPr="008339A4" w:rsidRDefault="001F2F81" w:rsidP="001F2F81">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t>No obstante, si el Encargado del Tratamiento debiera transferir datos personales a un tercer país o a una organización internacional, en virtud del Derecho de la Unión o de los Estados miembros que le sea aplicable, deberá recabar la autorización previa y por escrito del Responsable del Tratamiento, facilitando la información necesaria en relación con las garantías adecuadas. En caso de que la transferencia internacional se encuentre sometida a autorización expresa de la autoridad de control, el Encargado del Tratamiento se abstendrá de efectuar la misma hasta que el Responsable del Tratamiento comunique la obtención de dicha autorización.</w:t>
      </w:r>
    </w:p>
    <w:p w14:paraId="23C9BAD9" w14:textId="77777777" w:rsidR="001F2F81" w:rsidRPr="008339A4" w:rsidRDefault="001F2F81" w:rsidP="001F2F81">
      <w:pPr>
        <w:jc w:val="both"/>
        <w:rPr>
          <w:rFonts w:ascii="HelveticaNowText Regular" w:hAnsi="HelveticaNowText Regular" w:cs="HelveticaNowText Regular"/>
          <w:b/>
          <w:bCs/>
          <w:sz w:val="20"/>
          <w:szCs w:val="20"/>
          <w:lang w:val="es-ES"/>
        </w:rPr>
      </w:pPr>
      <w:r w:rsidRPr="008339A4">
        <w:rPr>
          <w:rFonts w:ascii="HelveticaNowText Regular" w:hAnsi="HelveticaNowText Regular" w:cs="HelveticaNowText Regular"/>
          <w:b/>
          <w:bCs/>
          <w:sz w:val="20"/>
          <w:szCs w:val="20"/>
          <w:lang w:val="es-ES"/>
        </w:rPr>
        <w:t>3.5.</w:t>
      </w:r>
      <w:r w:rsidR="00DB3DCE" w:rsidRPr="008339A4">
        <w:rPr>
          <w:rFonts w:ascii="HelveticaNowText Regular" w:hAnsi="HelveticaNowText Regular" w:cs="HelveticaNowText Regular"/>
          <w:b/>
          <w:bCs/>
          <w:sz w:val="20"/>
          <w:szCs w:val="20"/>
          <w:lang w:val="es-ES"/>
        </w:rPr>
        <w:t xml:space="preserve"> </w:t>
      </w:r>
      <w:r w:rsidRPr="008339A4">
        <w:rPr>
          <w:rFonts w:ascii="HelveticaNowText Regular" w:hAnsi="HelveticaNowText Regular" w:cs="HelveticaNowText Regular"/>
          <w:b/>
          <w:bCs/>
          <w:sz w:val="20"/>
          <w:szCs w:val="20"/>
          <w:lang w:val="es-ES"/>
        </w:rPr>
        <w:t>SUBCONTRATACIÓN</w:t>
      </w:r>
    </w:p>
    <w:p w14:paraId="0D11ED4D" w14:textId="77777777" w:rsidR="001F2F81" w:rsidRPr="008339A4" w:rsidRDefault="001F2F81" w:rsidP="001F2F81">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t>El Encargado del Tratamiento no podrá subcontratar, total o parcialmente, ninguna de las prestaciones que formen parte del objeto de este Contrato que comporten el tratamiento de datos personales, salvo los servicios auxiliares necesarios para el normal funcionamiento de los servicios del encargado. Si fuera necesario subcontratar algún tratamiento, este hecho se deberá comunicar al Responsable del Tratamiento, que deberá autorizar previamente y por escrito la subcontratación. La empresa subcontratada será considerada como un subencargado del tratamiento, por lo que el Encargado del Tratamiento deberá promover firmar con ésta un contrato de protección de datos en los mismos términos a los previstos en esta Cláusula antes del inicio de la prestación de los Servicios.</w:t>
      </w:r>
    </w:p>
    <w:p w14:paraId="03C96DFB" w14:textId="77777777" w:rsidR="001F2F81" w:rsidRPr="008339A4" w:rsidRDefault="001F2F81" w:rsidP="001F2F81">
      <w:pPr>
        <w:jc w:val="both"/>
        <w:rPr>
          <w:rFonts w:ascii="HelveticaNowText Regular" w:hAnsi="HelveticaNowText Regular" w:cs="HelveticaNowText Regular"/>
          <w:b/>
          <w:bCs/>
          <w:sz w:val="20"/>
          <w:szCs w:val="20"/>
          <w:lang w:val="es-ES"/>
        </w:rPr>
      </w:pPr>
      <w:r w:rsidRPr="008339A4">
        <w:rPr>
          <w:rFonts w:ascii="HelveticaNowText Regular" w:hAnsi="HelveticaNowText Regular" w:cs="HelveticaNowText Regular"/>
          <w:b/>
          <w:bCs/>
          <w:sz w:val="20"/>
          <w:szCs w:val="20"/>
          <w:lang w:val="es-ES"/>
        </w:rPr>
        <w:t>3.6.</w:t>
      </w:r>
      <w:r w:rsidR="00DB3DCE" w:rsidRPr="008339A4">
        <w:rPr>
          <w:rFonts w:ascii="HelveticaNowText Regular" w:hAnsi="HelveticaNowText Regular" w:cs="HelveticaNowText Regular"/>
          <w:b/>
          <w:bCs/>
          <w:sz w:val="20"/>
          <w:szCs w:val="20"/>
          <w:lang w:val="es-ES"/>
        </w:rPr>
        <w:t xml:space="preserve"> </w:t>
      </w:r>
      <w:r w:rsidRPr="008339A4">
        <w:rPr>
          <w:rFonts w:ascii="HelveticaNowText Regular" w:hAnsi="HelveticaNowText Regular" w:cs="HelveticaNowText Regular"/>
          <w:b/>
          <w:bCs/>
          <w:sz w:val="20"/>
          <w:szCs w:val="20"/>
          <w:lang w:val="es-ES"/>
        </w:rPr>
        <w:t>INFORMACIÓN Y COLABORACIÓN</w:t>
      </w:r>
    </w:p>
    <w:p w14:paraId="618CE2D7" w14:textId="77777777" w:rsidR="001F2F81" w:rsidRPr="008339A4" w:rsidRDefault="001F2F81" w:rsidP="001F2F81">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lastRenderedPageBreak/>
        <w:t>El Encargado del Tratamiento conservará y pondrá a disposición toda la información necesaria para demostrar el cumplimiento de sus obligaciones, así como para la realización de las auditorías o las inspecciones que realicen el responsable u otro auditor autorizado por él.</w:t>
      </w:r>
    </w:p>
    <w:p w14:paraId="74E735D5" w14:textId="77777777" w:rsidR="001F2F81" w:rsidRPr="008339A4" w:rsidRDefault="001F2F81" w:rsidP="001F2F81">
      <w:pPr>
        <w:jc w:val="both"/>
        <w:rPr>
          <w:rFonts w:ascii="HelveticaNowText Regular" w:hAnsi="HelveticaNowText Regular" w:cs="HelveticaNowText Regular"/>
          <w:b/>
          <w:bCs/>
          <w:sz w:val="20"/>
          <w:szCs w:val="20"/>
          <w:lang w:val="es-ES"/>
        </w:rPr>
      </w:pPr>
      <w:r w:rsidRPr="008339A4">
        <w:rPr>
          <w:rFonts w:ascii="HelveticaNowText Regular" w:hAnsi="HelveticaNowText Regular" w:cs="HelveticaNowText Regular"/>
          <w:b/>
          <w:bCs/>
          <w:sz w:val="20"/>
          <w:szCs w:val="20"/>
          <w:lang w:val="es-ES"/>
        </w:rPr>
        <w:t>3.7.</w:t>
      </w:r>
      <w:r w:rsidR="00DB3DCE" w:rsidRPr="008339A4">
        <w:rPr>
          <w:rFonts w:ascii="HelveticaNowText Regular" w:hAnsi="HelveticaNowText Regular" w:cs="HelveticaNowText Regular"/>
          <w:b/>
          <w:bCs/>
          <w:sz w:val="20"/>
          <w:szCs w:val="20"/>
          <w:lang w:val="es-ES"/>
        </w:rPr>
        <w:t xml:space="preserve"> </w:t>
      </w:r>
      <w:r w:rsidRPr="008339A4">
        <w:rPr>
          <w:rFonts w:ascii="HelveticaNowText Regular" w:hAnsi="HelveticaNowText Regular" w:cs="HelveticaNowText Regular"/>
          <w:b/>
          <w:bCs/>
          <w:sz w:val="20"/>
          <w:szCs w:val="20"/>
          <w:lang w:val="es-ES"/>
        </w:rPr>
        <w:t>EJERCICIO DE DERECHOS ARCOPOL</w:t>
      </w:r>
    </w:p>
    <w:p w14:paraId="65092383" w14:textId="77777777" w:rsidR="001F2F81" w:rsidRPr="008339A4" w:rsidRDefault="001F2F81" w:rsidP="001F2F81">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t>El Encargado del Tratamiento deberá comunicar al Responsable del Tratamiento las solicitudes de atención de derechos reconocidos en la normativa de protección de datos, que los interesados ejerzan ante el mismo.</w:t>
      </w:r>
    </w:p>
    <w:p w14:paraId="2AA4519A" w14:textId="77777777" w:rsidR="001F2F81" w:rsidRPr="008339A4" w:rsidRDefault="001F2F81" w:rsidP="001F2F81">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t>En este caso, deberá comunicarlo al Responsable del Tratamiento a través de la dirección de correo electrónico documentada en el punto 4 del presente contrato, de forma inmediata y en ningún caso más allá de las 24 horas siguientes al de la recepción de la solicitud, juntamente, en su caso, con otras informaciones que puedan ser relevantes para resolver la solicitud.</w:t>
      </w:r>
    </w:p>
    <w:p w14:paraId="7CDB41D4" w14:textId="77777777" w:rsidR="001F2F81" w:rsidRPr="008339A4" w:rsidRDefault="001F2F81" w:rsidP="001F2F81">
      <w:pPr>
        <w:jc w:val="both"/>
        <w:rPr>
          <w:rFonts w:ascii="HelveticaNowText Regular" w:hAnsi="HelveticaNowText Regular" w:cs="HelveticaNowText Regular"/>
          <w:b/>
          <w:bCs/>
          <w:sz w:val="20"/>
          <w:szCs w:val="20"/>
          <w:lang w:val="es-ES"/>
        </w:rPr>
      </w:pPr>
      <w:r w:rsidRPr="008339A4">
        <w:rPr>
          <w:rFonts w:ascii="HelveticaNowText Regular" w:hAnsi="HelveticaNowText Regular" w:cs="HelveticaNowText Regular"/>
          <w:b/>
          <w:bCs/>
          <w:sz w:val="20"/>
          <w:szCs w:val="20"/>
          <w:lang w:val="es-ES"/>
        </w:rPr>
        <w:t>3.8.</w:t>
      </w:r>
      <w:r w:rsidR="00DB3DCE" w:rsidRPr="008339A4">
        <w:rPr>
          <w:rFonts w:ascii="HelveticaNowText Regular" w:hAnsi="HelveticaNowText Regular" w:cs="HelveticaNowText Regular"/>
          <w:b/>
          <w:bCs/>
          <w:sz w:val="20"/>
          <w:szCs w:val="20"/>
          <w:lang w:val="es-ES"/>
        </w:rPr>
        <w:t xml:space="preserve"> </w:t>
      </w:r>
      <w:r w:rsidRPr="008339A4">
        <w:rPr>
          <w:rFonts w:ascii="HelveticaNowText Regular" w:hAnsi="HelveticaNowText Regular" w:cs="HelveticaNowText Regular"/>
          <w:b/>
          <w:bCs/>
          <w:sz w:val="20"/>
          <w:szCs w:val="20"/>
          <w:lang w:val="es-ES"/>
        </w:rPr>
        <w:t>VIOLACIONES DE SEGURIDAD</w:t>
      </w:r>
    </w:p>
    <w:p w14:paraId="02796DC3" w14:textId="77777777" w:rsidR="001F2F81" w:rsidRPr="008339A4" w:rsidRDefault="001F2F81" w:rsidP="001F2F81">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t>El Encargado del Tratamiento notificará al Responsable del Tratamiento, a través de la dirección de correo electrónico proporcionada en el punto 4 del presente contrato, las violaciones de la seguridad que pudiesen producirse y que afectasen a los datos personales a su cargo, facilitando toda la información relevante para la documentación y comunicación de la/s incidencia/s, sin dilaciones indebidas, en el plazo máximo de 24 horas desde que se haya tenido constancia de ella/s. Asimismo, el Encargado del Tratamiento colaborará y asistirá al Responsable del Tratamiento aportando toda la información que sea necesaria para el cumplimiento del deber de comunicación a la Agencia Española de Protección de Datos, así como cualquier otra que fuera requerida por la misma.</w:t>
      </w:r>
    </w:p>
    <w:p w14:paraId="07747C2E" w14:textId="77777777" w:rsidR="001F2F81" w:rsidRPr="008339A4" w:rsidRDefault="001F2F81" w:rsidP="001F2F81">
      <w:pPr>
        <w:jc w:val="both"/>
        <w:rPr>
          <w:rFonts w:ascii="HelveticaNowText Regular" w:hAnsi="HelveticaNowText Regular" w:cs="HelveticaNowText Regular"/>
          <w:b/>
          <w:bCs/>
          <w:sz w:val="20"/>
          <w:szCs w:val="20"/>
          <w:lang w:val="es-ES"/>
        </w:rPr>
      </w:pPr>
      <w:r w:rsidRPr="008339A4">
        <w:rPr>
          <w:rFonts w:ascii="HelveticaNowText Regular" w:hAnsi="HelveticaNowText Regular" w:cs="HelveticaNowText Regular"/>
          <w:b/>
          <w:bCs/>
          <w:sz w:val="20"/>
          <w:szCs w:val="20"/>
          <w:lang w:val="es-ES"/>
        </w:rPr>
        <w:t>3.9.</w:t>
      </w:r>
      <w:r w:rsidR="00DB3DCE" w:rsidRPr="008339A4">
        <w:rPr>
          <w:rFonts w:ascii="HelveticaNowText Regular" w:hAnsi="HelveticaNowText Regular" w:cs="HelveticaNowText Regular"/>
          <w:b/>
          <w:bCs/>
          <w:sz w:val="20"/>
          <w:szCs w:val="20"/>
          <w:lang w:val="es-ES"/>
        </w:rPr>
        <w:t xml:space="preserve"> </w:t>
      </w:r>
      <w:r w:rsidRPr="008339A4">
        <w:rPr>
          <w:rFonts w:ascii="HelveticaNowText Regular" w:hAnsi="HelveticaNowText Regular" w:cs="HelveticaNowText Regular"/>
          <w:b/>
          <w:bCs/>
          <w:sz w:val="20"/>
          <w:szCs w:val="20"/>
          <w:lang w:val="es-ES"/>
        </w:rPr>
        <w:t>AUDITORÍA</w:t>
      </w:r>
    </w:p>
    <w:p w14:paraId="1ACC95E1" w14:textId="77777777" w:rsidR="001F2F81" w:rsidRPr="008339A4" w:rsidRDefault="001F2F81" w:rsidP="001F2F81">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t>El Responsable del Tratamiento se reserva el derecho de poder comprobar o auditar, por sí o por terceros, el cumplimiento de las obligaciones derivadas de la presente cláusula, así como las medidas de seguridad adoptadas por el Encargado del Tratamiento, en cualquier momento y sin necesidad de preaviso alguno, salvo que ello afecte o comprometa gravemente el normal desarrollo de la actividad del Encargado del Tratamiento, en cuyo caso deberá mediar un preaviso de 48 horas, en lo que respecta al cumplimiento de la legislación vigente en materia de protección de datos.</w:t>
      </w:r>
    </w:p>
    <w:p w14:paraId="359EA6CE" w14:textId="77777777" w:rsidR="001F2F81" w:rsidRPr="008339A4" w:rsidRDefault="001F2F81" w:rsidP="001F2F81">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t>EL Encargado del Tratamiento autorizará a la persona o personas que designe el Responsable del Tratamiento al efecto para verificar que el tratamiento se lleva a cabo asegurando las medidas de confidencialidad y seguridad exigidas por la legislación vigente.</w:t>
      </w:r>
    </w:p>
    <w:p w14:paraId="227201C5" w14:textId="77777777" w:rsidR="001F2F81" w:rsidRPr="008339A4" w:rsidRDefault="001F2F81" w:rsidP="001F2F81">
      <w:pPr>
        <w:jc w:val="both"/>
        <w:rPr>
          <w:rFonts w:ascii="HelveticaNowText Regular" w:hAnsi="HelveticaNowText Regular" w:cs="HelveticaNowText Regular"/>
          <w:b/>
          <w:bCs/>
          <w:sz w:val="20"/>
          <w:szCs w:val="20"/>
          <w:lang w:val="es-ES"/>
        </w:rPr>
      </w:pPr>
      <w:r w:rsidRPr="008339A4">
        <w:rPr>
          <w:rFonts w:ascii="HelveticaNowText Regular" w:hAnsi="HelveticaNowText Regular" w:cs="HelveticaNowText Regular"/>
          <w:b/>
          <w:bCs/>
          <w:sz w:val="20"/>
          <w:szCs w:val="20"/>
          <w:lang w:val="es-ES"/>
        </w:rPr>
        <w:t>3.10.</w:t>
      </w:r>
      <w:r w:rsidR="00DB3DCE" w:rsidRPr="008339A4">
        <w:rPr>
          <w:rFonts w:ascii="HelveticaNowText Regular" w:hAnsi="HelveticaNowText Regular" w:cs="HelveticaNowText Regular"/>
          <w:b/>
          <w:bCs/>
          <w:sz w:val="20"/>
          <w:szCs w:val="20"/>
          <w:lang w:val="es-ES"/>
        </w:rPr>
        <w:t xml:space="preserve"> </w:t>
      </w:r>
      <w:r w:rsidRPr="008339A4">
        <w:rPr>
          <w:rFonts w:ascii="HelveticaNowText Regular" w:hAnsi="HelveticaNowText Regular" w:cs="HelveticaNowText Regular"/>
          <w:b/>
          <w:bCs/>
          <w:sz w:val="20"/>
          <w:szCs w:val="20"/>
          <w:lang w:val="es-ES"/>
        </w:rPr>
        <w:t>RESOLUCIÓN</w:t>
      </w:r>
    </w:p>
    <w:p w14:paraId="0ABAA4F5" w14:textId="77777777" w:rsidR="001F2F81" w:rsidRPr="008339A4" w:rsidRDefault="001F2F81" w:rsidP="001F2F81">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t>El Responsable del Tratamiento podrá resolver de forma unilateral el presente Contrato, sin que resulte la aplicación de penalización alguna, en caso de incumplimiento por parte del Encargado del Tratamientoº1 de lo dispuesto en el presente contrato en caso de detectar la falta de aplicación de las medidas de seguridad y organizativas requeridas, todo ello sin perjuicio del ejercicio de las acciones que pudieran corresponderle.</w:t>
      </w:r>
    </w:p>
    <w:p w14:paraId="3556FBEF" w14:textId="77777777" w:rsidR="001F2F81" w:rsidRPr="008339A4" w:rsidRDefault="001F2F81" w:rsidP="001F2F81">
      <w:pPr>
        <w:jc w:val="both"/>
        <w:rPr>
          <w:rFonts w:ascii="HelveticaNowText Regular" w:hAnsi="HelveticaNowText Regular" w:cs="HelveticaNowText Regular"/>
          <w:b/>
          <w:bCs/>
          <w:sz w:val="20"/>
          <w:szCs w:val="20"/>
          <w:lang w:val="es-ES"/>
        </w:rPr>
      </w:pPr>
      <w:r w:rsidRPr="008339A4">
        <w:rPr>
          <w:rFonts w:ascii="HelveticaNowText Regular" w:hAnsi="HelveticaNowText Regular" w:cs="HelveticaNowText Regular"/>
          <w:b/>
          <w:bCs/>
          <w:sz w:val="20"/>
          <w:szCs w:val="20"/>
          <w:lang w:val="es-ES"/>
        </w:rPr>
        <w:t>3.11.</w:t>
      </w:r>
      <w:r w:rsidR="00DB3DCE" w:rsidRPr="008339A4">
        <w:rPr>
          <w:rFonts w:ascii="HelveticaNowText Regular" w:hAnsi="HelveticaNowText Regular" w:cs="HelveticaNowText Regular"/>
          <w:b/>
          <w:bCs/>
          <w:sz w:val="20"/>
          <w:szCs w:val="20"/>
          <w:lang w:val="es-ES"/>
        </w:rPr>
        <w:t xml:space="preserve"> </w:t>
      </w:r>
      <w:r w:rsidRPr="008339A4">
        <w:rPr>
          <w:rFonts w:ascii="HelveticaNowText Regular" w:hAnsi="HelveticaNowText Regular" w:cs="HelveticaNowText Regular"/>
          <w:b/>
          <w:bCs/>
          <w:sz w:val="20"/>
          <w:szCs w:val="20"/>
          <w:lang w:val="es-ES"/>
        </w:rPr>
        <w:t>RESPONSABILIDAD</w:t>
      </w:r>
    </w:p>
    <w:p w14:paraId="650BCAC0" w14:textId="77777777" w:rsidR="001F2F81" w:rsidRPr="008339A4" w:rsidRDefault="001F2F81" w:rsidP="001F2F81">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lastRenderedPageBreak/>
        <w:t>El Encargado del Tratamiento se compromete expresamente a mantener indemne y a exonerar al Responsable del Tratamiento de cualquier daño, perjuicio, responsabilidad, sanción u otro tipo de consecuencia dañina que se derivara del incumplimiento de las obligaciones que corresponden como encargado del tratamiento conforme a lo establecido en la normativa vigente en protección de datos y las dispuestas en la presente Cláusula. Asimismo, en el caso que se autorice la subcontratación, el Encargado del Tratamiento responderá frente al Responsable del Tratamiento de los incumplimientos por parte del subencargado del tratamiento de sus obligaciones. A título enunciativo, que no limitativo, el Encargado del Tratamiento abonará al Responsable del Tratamiento, en caso de infracción de la normativa vigente o lo dispuesto en el presente Contrato, el importe completo de las sanciones, indemnizaciones, gastos de defensa en procedimientos judiciales y administrativos, incluyendo honorarios de profesionales, aranceles de procuradores y tasas, y costas judiciales, en su caso.</w:t>
      </w:r>
    </w:p>
    <w:p w14:paraId="106E1A2B" w14:textId="77777777" w:rsidR="001F2F81" w:rsidRPr="008339A4" w:rsidRDefault="001F2F81" w:rsidP="001F2F81">
      <w:pPr>
        <w:jc w:val="both"/>
        <w:rPr>
          <w:rFonts w:ascii="HelveticaNowText Regular" w:hAnsi="HelveticaNowText Regular" w:cs="HelveticaNowText Regular"/>
          <w:b/>
          <w:bCs/>
          <w:sz w:val="20"/>
          <w:szCs w:val="20"/>
          <w:lang w:val="es-ES"/>
        </w:rPr>
      </w:pPr>
      <w:r w:rsidRPr="008339A4">
        <w:rPr>
          <w:rFonts w:ascii="HelveticaNowText Regular" w:hAnsi="HelveticaNowText Regular" w:cs="HelveticaNowText Regular"/>
          <w:b/>
          <w:bCs/>
          <w:sz w:val="20"/>
          <w:szCs w:val="20"/>
          <w:lang w:val="es-ES"/>
        </w:rPr>
        <w:t>3.12.</w:t>
      </w:r>
      <w:r w:rsidR="00DB3DCE" w:rsidRPr="008339A4">
        <w:rPr>
          <w:rFonts w:ascii="HelveticaNowText Regular" w:hAnsi="HelveticaNowText Regular" w:cs="HelveticaNowText Regular"/>
          <w:b/>
          <w:bCs/>
          <w:sz w:val="20"/>
          <w:szCs w:val="20"/>
          <w:lang w:val="es-ES"/>
        </w:rPr>
        <w:t xml:space="preserve"> </w:t>
      </w:r>
      <w:r w:rsidRPr="008339A4">
        <w:rPr>
          <w:rFonts w:ascii="HelveticaNowText Regular" w:hAnsi="HelveticaNowText Regular" w:cs="HelveticaNowText Regular"/>
          <w:b/>
          <w:bCs/>
          <w:sz w:val="20"/>
          <w:szCs w:val="20"/>
          <w:lang w:val="es-ES"/>
        </w:rPr>
        <w:t>FINALIZACIÓN DEL CONTRATO DE ENCARGADO</w:t>
      </w:r>
    </w:p>
    <w:p w14:paraId="6AEEA51B" w14:textId="77777777" w:rsidR="001F2F81" w:rsidRPr="008339A4" w:rsidRDefault="001F2F81" w:rsidP="001F2F81">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t>Una vez cumplida la prestación de los Servicios, los datos de carácter personal serán destruidos o devueltos al Responsable del Tratamiento, según éste indique por escrito, no conservando el Encargado del Tratamiento copia alguna de los mismos. En caso de optar por la devolución, los datos serán a través de sistemas que incluyan protocolos que garanticen la confidencialidad de los datos (FTPS/SSL o equivalente) y en un formato de uso generalizado ejecutable con software estándar. Si se trata de tratamientos no automatizados, el Encargado del Tratamiento garantizará la confidencialidad de la cadena de custodia y de la entrega. En caso de que el Cliente optase por la destrucción, el Encargado del Tratamiento deberá garantizar que ésta se lleve a cabo de forma confidencial, y que los datos una vez destruidos, sean irrecuperables, comprometiéndose a entregar certificados que acrediten la destrucción confidencial de los mismos. En el caso de que existiese previsión legal que exigiese la conservación de los datos por un plazo determinado, estos serán devueltos al Responsable del Tratamiento, conforme a las cautelas descritas previamente, que garantizará su conservación.</w:t>
      </w:r>
    </w:p>
    <w:p w14:paraId="6040F391" w14:textId="77777777" w:rsidR="001F2F81" w:rsidRPr="008339A4" w:rsidRDefault="001F2F81" w:rsidP="001F2F81">
      <w:pPr>
        <w:jc w:val="both"/>
        <w:rPr>
          <w:rFonts w:ascii="HelveticaNowText Regular" w:hAnsi="HelveticaNowText Regular" w:cs="HelveticaNowText Regular"/>
          <w:b/>
          <w:bCs/>
          <w:sz w:val="20"/>
          <w:szCs w:val="20"/>
          <w:lang w:val="es-ES"/>
        </w:rPr>
      </w:pPr>
      <w:r w:rsidRPr="008339A4">
        <w:rPr>
          <w:rFonts w:ascii="HelveticaNowText Regular" w:hAnsi="HelveticaNowText Regular" w:cs="HelveticaNowText Regular"/>
          <w:b/>
          <w:bCs/>
          <w:sz w:val="20"/>
          <w:szCs w:val="20"/>
          <w:lang w:val="es-ES"/>
        </w:rPr>
        <w:t>4.</w:t>
      </w:r>
      <w:r w:rsidR="00DB3DCE" w:rsidRPr="008339A4">
        <w:rPr>
          <w:rFonts w:ascii="HelveticaNowText Regular" w:hAnsi="HelveticaNowText Regular" w:cs="HelveticaNowText Regular"/>
          <w:b/>
          <w:bCs/>
          <w:sz w:val="20"/>
          <w:szCs w:val="20"/>
          <w:lang w:val="es-ES"/>
        </w:rPr>
        <w:t xml:space="preserve"> </w:t>
      </w:r>
      <w:r w:rsidRPr="008339A4">
        <w:rPr>
          <w:rFonts w:ascii="HelveticaNowText Regular" w:hAnsi="HelveticaNowText Regular" w:cs="HelveticaNowText Regular"/>
          <w:b/>
          <w:bCs/>
          <w:sz w:val="20"/>
          <w:szCs w:val="20"/>
          <w:lang w:val="es-ES"/>
        </w:rPr>
        <w:t>COMUNICACIONES</w:t>
      </w:r>
    </w:p>
    <w:p w14:paraId="36CCFE22" w14:textId="77777777" w:rsidR="001F2F81" w:rsidRPr="008339A4" w:rsidRDefault="001F2F81" w:rsidP="001F2F81">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t>A los efectos de facilitar el cumplimiento de las obligaciones derivadas del presente contrato, las partes facilitan los siguientes datos de contacto:</w:t>
      </w:r>
    </w:p>
    <w:p w14:paraId="713E2CE0" w14:textId="77777777" w:rsidR="001F2F81" w:rsidRPr="008339A4" w:rsidRDefault="001F2F81" w:rsidP="001F2F81">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t>(RESPONSABLE DEL TRATAMIENTO)</w:t>
      </w:r>
    </w:p>
    <w:p w14:paraId="794C74FF" w14:textId="77777777" w:rsidR="001F2F81" w:rsidRPr="008339A4" w:rsidRDefault="001F2F81" w:rsidP="001F2F81">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t>Nombre: MUTUA INTERCOMARCAL</w:t>
      </w:r>
    </w:p>
    <w:p w14:paraId="053162EF" w14:textId="77777777" w:rsidR="00F74025" w:rsidRPr="008339A4" w:rsidRDefault="001F2F81" w:rsidP="001F2F81">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t xml:space="preserve">Contacto DPD: dpd@mutua-intercomarcal.com </w:t>
      </w:r>
    </w:p>
    <w:p w14:paraId="52AD2DE2" w14:textId="77777777" w:rsidR="001F2F81" w:rsidRPr="008339A4" w:rsidRDefault="001F2F81" w:rsidP="001F2F81">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t>Teléfono:</w:t>
      </w:r>
      <w:r w:rsidR="00F74025" w:rsidRPr="008339A4">
        <w:rPr>
          <w:rFonts w:ascii="HelveticaNowText Regular" w:hAnsi="HelveticaNowText Regular" w:cs="HelveticaNowText Regular"/>
          <w:sz w:val="20"/>
          <w:szCs w:val="20"/>
          <w:lang w:val="es-ES"/>
        </w:rPr>
        <w:t xml:space="preserve"> </w:t>
      </w:r>
      <w:r w:rsidRPr="008339A4">
        <w:rPr>
          <w:rFonts w:ascii="HelveticaNowText Regular" w:hAnsi="HelveticaNowText Regular" w:cs="HelveticaNowText Regular"/>
          <w:sz w:val="20"/>
          <w:szCs w:val="20"/>
          <w:lang w:val="es-ES"/>
        </w:rPr>
        <w:t>934867400</w:t>
      </w:r>
    </w:p>
    <w:p w14:paraId="58C626BE" w14:textId="77777777" w:rsidR="001F2F81" w:rsidRPr="008339A4" w:rsidRDefault="001F2F81" w:rsidP="001F2F81">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t>Dirección: Avda Icaria 133, 08005 Barcelona</w:t>
      </w:r>
    </w:p>
    <w:p w14:paraId="44C93997" w14:textId="77777777" w:rsidR="008215D4" w:rsidRPr="008339A4" w:rsidRDefault="008215D4" w:rsidP="001F2F81">
      <w:pPr>
        <w:jc w:val="both"/>
        <w:rPr>
          <w:rFonts w:ascii="HelveticaNowText Regular" w:hAnsi="HelveticaNowText Regular" w:cs="HelveticaNowText Regular"/>
          <w:sz w:val="20"/>
          <w:szCs w:val="20"/>
          <w:lang w:val="es-ES"/>
        </w:rPr>
      </w:pPr>
    </w:p>
    <w:p w14:paraId="76B32547" w14:textId="77777777" w:rsidR="001F2F81" w:rsidRPr="008339A4" w:rsidRDefault="001F2F81" w:rsidP="001F2F81">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t xml:space="preserve"> (RESPONSABLE O ENCARGADO DEL TRATAMIENTO)</w:t>
      </w:r>
    </w:p>
    <w:p w14:paraId="51AA0350" w14:textId="77777777" w:rsidR="001F2F81" w:rsidRPr="008339A4" w:rsidRDefault="001F2F81" w:rsidP="001F2F81">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t>Nombre/(Cargo):</w:t>
      </w:r>
    </w:p>
    <w:p w14:paraId="024DEAE9" w14:textId="77777777" w:rsidR="001F2F81" w:rsidRPr="008339A4" w:rsidRDefault="001F2F81" w:rsidP="001F2F81">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t>Contacto DPD:</w:t>
      </w:r>
    </w:p>
    <w:p w14:paraId="02398DC4" w14:textId="77777777" w:rsidR="001F2F81" w:rsidRPr="008339A4" w:rsidRDefault="001F2F81" w:rsidP="001F2F81">
      <w:pPr>
        <w:jc w:val="both"/>
        <w:rPr>
          <w:rFonts w:ascii="HelveticaNowText Regular" w:hAnsi="HelveticaNowText Regular" w:cs="HelveticaNowText Regular"/>
          <w:sz w:val="20"/>
          <w:szCs w:val="20"/>
          <w:lang w:val="es-ES"/>
        </w:rPr>
      </w:pPr>
    </w:p>
    <w:p w14:paraId="7500569E" w14:textId="77777777" w:rsidR="001F2F81" w:rsidRPr="008339A4" w:rsidRDefault="001F2F81" w:rsidP="001F2F81">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t>E-mail:</w:t>
      </w:r>
    </w:p>
    <w:p w14:paraId="2907E800" w14:textId="77777777" w:rsidR="001F2F81" w:rsidRPr="008339A4" w:rsidRDefault="001F2F81" w:rsidP="001F2F81">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t>Teléfono:</w:t>
      </w:r>
    </w:p>
    <w:p w14:paraId="2F5C1CE5" w14:textId="77777777" w:rsidR="001F2F81" w:rsidRPr="008339A4" w:rsidRDefault="001F2F81" w:rsidP="001F2F81">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t>Dirección:</w:t>
      </w:r>
    </w:p>
    <w:p w14:paraId="7BCD4F4F" w14:textId="77777777" w:rsidR="001F2F81" w:rsidRPr="008339A4" w:rsidRDefault="001F2F81" w:rsidP="001F2F81">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t xml:space="preserve">Remitir todos los datos de este apartado por correo </w:t>
      </w:r>
      <w:r w:rsidR="000C0022" w:rsidRPr="008339A4">
        <w:rPr>
          <w:rFonts w:ascii="HelveticaNowText Regular" w:hAnsi="HelveticaNowText Regular" w:cs="HelveticaNowText Regular"/>
          <w:sz w:val="20"/>
          <w:szCs w:val="20"/>
          <w:lang w:val="es-ES"/>
        </w:rPr>
        <w:t>electrónico</w:t>
      </w:r>
      <w:r w:rsidRPr="008339A4">
        <w:rPr>
          <w:rFonts w:ascii="HelveticaNowText Regular" w:hAnsi="HelveticaNowText Regular" w:cs="HelveticaNowText Regular"/>
          <w:sz w:val="20"/>
          <w:szCs w:val="20"/>
          <w:lang w:val="es-ES"/>
        </w:rPr>
        <w:t xml:space="preserve"> a </w:t>
      </w:r>
      <w:hyperlink r:id="rId16" w:history="1">
        <w:r w:rsidR="00881630" w:rsidRPr="008339A4">
          <w:rPr>
            <w:rStyle w:val="Hipervnculo"/>
            <w:rFonts w:ascii="HelveticaNowText Regular" w:hAnsi="HelveticaNowText Regular" w:cs="HelveticaNowText Regular"/>
            <w:sz w:val="20"/>
            <w:szCs w:val="20"/>
            <w:lang w:val="es-ES"/>
          </w:rPr>
          <w:t>contratacionpublica@mutua-intercomarcal.com</w:t>
        </w:r>
      </w:hyperlink>
      <w:r w:rsidR="00881630" w:rsidRPr="008339A4">
        <w:rPr>
          <w:rFonts w:ascii="HelveticaNowText Regular" w:hAnsi="HelveticaNowText Regular" w:cs="HelveticaNowText Regular"/>
          <w:sz w:val="20"/>
          <w:szCs w:val="20"/>
          <w:lang w:val="es-ES"/>
        </w:rPr>
        <w:t xml:space="preserve"> </w:t>
      </w:r>
    </w:p>
    <w:p w14:paraId="0E688CE7" w14:textId="77777777" w:rsidR="001F2F81" w:rsidRPr="008339A4" w:rsidRDefault="001F2F81" w:rsidP="001F2F81">
      <w:pPr>
        <w:jc w:val="both"/>
        <w:rPr>
          <w:rFonts w:ascii="HelveticaNowText Regular" w:hAnsi="HelveticaNowText Regular" w:cs="HelveticaNowText Regular"/>
          <w:b/>
          <w:bCs/>
          <w:sz w:val="20"/>
          <w:szCs w:val="20"/>
          <w:lang w:val="es-ES"/>
        </w:rPr>
      </w:pPr>
      <w:r w:rsidRPr="008339A4">
        <w:rPr>
          <w:rFonts w:ascii="HelveticaNowText Regular" w:hAnsi="HelveticaNowText Regular" w:cs="HelveticaNowText Regular"/>
          <w:b/>
          <w:bCs/>
          <w:sz w:val="20"/>
          <w:szCs w:val="20"/>
          <w:lang w:val="es-ES"/>
        </w:rPr>
        <w:t>5.</w:t>
      </w:r>
      <w:r w:rsidR="00DB3DCE" w:rsidRPr="008339A4">
        <w:rPr>
          <w:rFonts w:ascii="HelveticaNowText Regular" w:hAnsi="HelveticaNowText Regular" w:cs="HelveticaNowText Regular"/>
          <w:b/>
          <w:bCs/>
          <w:sz w:val="20"/>
          <w:szCs w:val="20"/>
          <w:lang w:val="es-ES"/>
        </w:rPr>
        <w:t xml:space="preserve"> </w:t>
      </w:r>
      <w:r w:rsidRPr="008339A4">
        <w:rPr>
          <w:rFonts w:ascii="HelveticaNowText Regular" w:hAnsi="HelveticaNowText Regular" w:cs="HelveticaNowText Regular"/>
          <w:b/>
          <w:bCs/>
          <w:sz w:val="20"/>
          <w:szCs w:val="20"/>
          <w:lang w:val="es-ES"/>
        </w:rPr>
        <w:t>LEGISLACIÓN APLICABLE Y JURISDICCIÓN</w:t>
      </w:r>
    </w:p>
    <w:p w14:paraId="5BF22F7E" w14:textId="77777777" w:rsidR="001F2F81" w:rsidRPr="008339A4" w:rsidRDefault="001F2F81" w:rsidP="001F2F81">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t>El presente contrato y sus anexos se rigen por la legislación española, con renuncia expresa a cualquier otra que sea aplicable.</w:t>
      </w:r>
    </w:p>
    <w:p w14:paraId="7514C9BD" w14:textId="77777777" w:rsidR="001F2F81" w:rsidRPr="008339A4" w:rsidRDefault="001F2F81" w:rsidP="00241DA7">
      <w:pPr>
        <w:jc w:val="both"/>
        <w:rPr>
          <w:rFonts w:ascii="HelveticaNowText Regular" w:hAnsi="HelveticaNowText Regular" w:cs="HelveticaNowText Regular"/>
          <w:sz w:val="20"/>
          <w:szCs w:val="20"/>
          <w:lang w:val="es-ES"/>
        </w:rPr>
      </w:pPr>
      <w:r w:rsidRPr="008339A4">
        <w:rPr>
          <w:rFonts w:ascii="HelveticaNowText Regular" w:hAnsi="HelveticaNowText Regular" w:cs="HelveticaNowText Regular"/>
          <w:sz w:val="20"/>
          <w:szCs w:val="20"/>
          <w:lang w:val="es-ES"/>
        </w:rPr>
        <w:t>Para la resolución de todos los litigios, discrepancias, controversias, cuestiones o reclamaciones resultantes de la interpretación, ejecución, incumplimiento, resolución, nulidad, etc. del presente contrato o relacionado con él, directa o indirectamente, ambas partes renuncian expresamente a cualquier fuero que pudiera corresponderles, sometiendo su conocimiento a la jurisdicción y competencia de los Juzgados y Tribunales de Barcelona capital, renunciando expresamente al fuero propio, en caso de ser otro. No obstante, lo anterior, ambas partes harán todo lo razonablemente necesario para tratar de resolver los conflictos de forma amistosa.</w:t>
      </w:r>
    </w:p>
    <w:sectPr w:rsidR="001F2F81" w:rsidRPr="008339A4" w:rsidSect="006E468A">
      <w:pgSz w:w="11906" w:h="16838"/>
      <w:pgMar w:top="1417" w:right="1701" w:bottom="1417" w:left="1701" w:header="426"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8A44D6" w14:textId="77777777" w:rsidR="00E86930" w:rsidRDefault="00E86930" w:rsidP="009D5931">
      <w:pPr>
        <w:spacing w:after="0" w:line="240" w:lineRule="auto"/>
      </w:pPr>
      <w:r>
        <w:separator/>
      </w:r>
    </w:p>
  </w:endnote>
  <w:endnote w:type="continuationSeparator" w:id="0">
    <w:p w14:paraId="1DFC50B2" w14:textId="77777777" w:rsidR="00E86930" w:rsidRDefault="00E86930" w:rsidP="009D59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rial MT">
    <w:altName w:val="Arial"/>
    <w:charset w:val="01"/>
    <w:family w:val="swiss"/>
    <w:pitch w:val="variable"/>
  </w:font>
  <w:font w:name="HelveticaNowText Regular">
    <w:panose1 w:val="020B0504030202020204"/>
    <w:charset w:val="00"/>
    <w:family w:val="swiss"/>
    <w:pitch w:val="variable"/>
    <w:sig w:usb0="A00000FF" w:usb1="5000A47B" w:usb2="00000008" w:usb3="00000000" w:csb0="0000009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4772429"/>
      <w:docPartObj>
        <w:docPartGallery w:val="Page Numbers (Bottom of Page)"/>
        <w:docPartUnique/>
      </w:docPartObj>
    </w:sdtPr>
    <w:sdtEndPr>
      <w:rPr>
        <w:rFonts w:ascii="HelveticaNowText Regular" w:hAnsi="HelveticaNowText Regular" w:cs="HelveticaNowText Regular"/>
        <w:sz w:val="22"/>
        <w:szCs w:val="22"/>
      </w:rPr>
    </w:sdtEndPr>
    <w:sdtContent>
      <w:p w14:paraId="264FF924" w14:textId="77777777" w:rsidR="00F30580" w:rsidRPr="00F30580" w:rsidRDefault="00F30580">
        <w:pPr>
          <w:pStyle w:val="Piedepgina"/>
          <w:jc w:val="right"/>
          <w:rPr>
            <w:rFonts w:ascii="HelveticaNowText Regular" w:hAnsi="HelveticaNowText Regular" w:cs="HelveticaNowText Regular"/>
            <w:sz w:val="22"/>
            <w:szCs w:val="22"/>
          </w:rPr>
        </w:pPr>
        <w:r w:rsidRPr="00F30580">
          <w:rPr>
            <w:rFonts w:ascii="HelveticaNowText Regular" w:hAnsi="HelveticaNowText Regular" w:cs="HelveticaNowText Regular"/>
            <w:sz w:val="22"/>
            <w:szCs w:val="22"/>
          </w:rPr>
          <w:fldChar w:fldCharType="begin"/>
        </w:r>
        <w:r w:rsidRPr="00F30580">
          <w:rPr>
            <w:rFonts w:ascii="HelveticaNowText Regular" w:hAnsi="HelveticaNowText Regular" w:cs="HelveticaNowText Regular"/>
            <w:sz w:val="22"/>
            <w:szCs w:val="22"/>
          </w:rPr>
          <w:instrText>PAGE   \* MERGEFORMAT</w:instrText>
        </w:r>
        <w:r w:rsidRPr="00F30580">
          <w:rPr>
            <w:rFonts w:ascii="HelveticaNowText Regular" w:hAnsi="HelveticaNowText Regular" w:cs="HelveticaNowText Regular"/>
            <w:sz w:val="22"/>
            <w:szCs w:val="22"/>
          </w:rPr>
          <w:fldChar w:fldCharType="separate"/>
        </w:r>
        <w:r w:rsidRPr="00F30580">
          <w:rPr>
            <w:rFonts w:ascii="HelveticaNowText Regular" w:hAnsi="HelveticaNowText Regular" w:cs="HelveticaNowText Regular"/>
            <w:sz w:val="22"/>
            <w:szCs w:val="22"/>
            <w:lang w:val="es-ES"/>
          </w:rPr>
          <w:t>2</w:t>
        </w:r>
        <w:r w:rsidRPr="00F30580">
          <w:rPr>
            <w:rFonts w:ascii="HelveticaNowText Regular" w:hAnsi="HelveticaNowText Regular" w:cs="HelveticaNowText Regular"/>
            <w:sz w:val="22"/>
            <w:szCs w:val="22"/>
          </w:rPr>
          <w:fldChar w:fldCharType="end"/>
        </w:r>
      </w:p>
    </w:sdtContent>
  </w:sdt>
  <w:p w14:paraId="65158F93" w14:textId="77777777" w:rsidR="00F30580" w:rsidRDefault="00F30580">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1B26B" w14:textId="77777777" w:rsidR="00F30580" w:rsidRDefault="00F30580">
    <w:pPr>
      <w:pStyle w:val="Piedepgina"/>
      <w:jc w:val="right"/>
    </w:pPr>
  </w:p>
  <w:p w14:paraId="534664D9" w14:textId="77777777" w:rsidR="00F30580" w:rsidRDefault="00F30580">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9173521"/>
      <w:docPartObj>
        <w:docPartGallery w:val="Page Numbers (Bottom of Page)"/>
        <w:docPartUnique/>
      </w:docPartObj>
    </w:sdtPr>
    <w:sdtEndPr>
      <w:rPr>
        <w:rFonts w:ascii="HelveticaNowText Regular" w:hAnsi="HelveticaNowText Regular" w:cs="HelveticaNowText Regular"/>
        <w:sz w:val="22"/>
        <w:szCs w:val="22"/>
      </w:rPr>
    </w:sdtEndPr>
    <w:sdtContent>
      <w:p w14:paraId="2D9157F1" w14:textId="77777777" w:rsidR="00F336BA" w:rsidRPr="00F30580" w:rsidRDefault="00F336BA">
        <w:pPr>
          <w:pStyle w:val="Piedepgina"/>
          <w:jc w:val="right"/>
          <w:rPr>
            <w:rFonts w:ascii="HelveticaNowText Regular" w:hAnsi="HelveticaNowText Regular" w:cs="HelveticaNowText Regular"/>
            <w:sz w:val="22"/>
            <w:szCs w:val="22"/>
          </w:rPr>
        </w:pPr>
        <w:r w:rsidRPr="00F30580">
          <w:rPr>
            <w:rFonts w:ascii="HelveticaNowText Regular" w:hAnsi="HelveticaNowText Regular" w:cs="HelveticaNowText Regular"/>
            <w:sz w:val="22"/>
            <w:szCs w:val="22"/>
          </w:rPr>
          <w:fldChar w:fldCharType="begin"/>
        </w:r>
        <w:r w:rsidRPr="00F30580">
          <w:rPr>
            <w:rFonts w:ascii="HelveticaNowText Regular" w:hAnsi="HelveticaNowText Regular" w:cs="HelveticaNowText Regular"/>
            <w:sz w:val="22"/>
            <w:szCs w:val="22"/>
          </w:rPr>
          <w:instrText>PAGE   \* MERGEFORMAT</w:instrText>
        </w:r>
        <w:r w:rsidRPr="00F30580">
          <w:rPr>
            <w:rFonts w:ascii="HelveticaNowText Regular" w:hAnsi="HelveticaNowText Regular" w:cs="HelveticaNowText Regular"/>
            <w:sz w:val="22"/>
            <w:szCs w:val="22"/>
          </w:rPr>
          <w:fldChar w:fldCharType="separate"/>
        </w:r>
        <w:r w:rsidRPr="00F30580">
          <w:rPr>
            <w:rFonts w:ascii="HelveticaNowText Regular" w:hAnsi="HelveticaNowText Regular" w:cs="HelveticaNowText Regular"/>
            <w:sz w:val="22"/>
            <w:szCs w:val="22"/>
            <w:lang w:val="es-ES"/>
          </w:rPr>
          <w:t>2</w:t>
        </w:r>
        <w:r w:rsidRPr="00F30580">
          <w:rPr>
            <w:rFonts w:ascii="HelveticaNowText Regular" w:hAnsi="HelveticaNowText Regular" w:cs="HelveticaNowText Regular"/>
            <w:sz w:val="22"/>
            <w:szCs w:val="22"/>
          </w:rPr>
          <w:fldChar w:fldCharType="end"/>
        </w:r>
      </w:p>
    </w:sdtContent>
  </w:sdt>
  <w:p w14:paraId="3BE77F49" w14:textId="77777777" w:rsidR="00F336BA" w:rsidRDefault="00F336BA">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093183"/>
      <w:docPartObj>
        <w:docPartGallery w:val="Page Numbers (Bottom of Page)"/>
        <w:docPartUnique/>
      </w:docPartObj>
    </w:sdtPr>
    <w:sdtEndPr>
      <w:rPr>
        <w:rFonts w:ascii="HelveticaNowText Regular" w:hAnsi="HelveticaNowText Regular" w:cs="HelveticaNowText Regular"/>
        <w:sz w:val="22"/>
        <w:szCs w:val="22"/>
      </w:rPr>
    </w:sdtEndPr>
    <w:sdtContent>
      <w:p w14:paraId="2A32D746" w14:textId="77777777" w:rsidR="006E468A" w:rsidRPr="00F30580" w:rsidRDefault="006E468A">
        <w:pPr>
          <w:pStyle w:val="Piedepgina"/>
          <w:jc w:val="right"/>
          <w:rPr>
            <w:rFonts w:ascii="HelveticaNowText Regular" w:hAnsi="HelveticaNowText Regular" w:cs="HelveticaNowText Regular"/>
            <w:sz w:val="22"/>
            <w:szCs w:val="22"/>
          </w:rPr>
        </w:pPr>
        <w:r w:rsidRPr="00F30580">
          <w:rPr>
            <w:rFonts w:ascii="HelveticaNowText Regular" w:hAnsi="HelveticaNowText Regular" w:cs="HelveticaNowText Regular"/>
            <w:sz w:val="22"/>
            <w:szCs w:val="22"/>
          </w:rPr>
          <w:fldChar w:fldCharType="begin"/>
        </w:r>
        <w:r w:rsidRPr="00F30580">
          <w:rPr>
            <w:rFonts w:ascii="HelveticaNowText Regular" w:hAnsi="HelveticaNowText Regular" w:cs="HelveticaNowText Regular"/>
            <w:sz w:val="22"/>
            <w:szCs w:val="22"/>
          </w:rPr>
          <w:instrText>PAGE   \* MERGEFORMAT</w:instrText>
        </w:r>
        <w:r w:rsidRPr="00F30580">
          <w:rPr>
            <w:rFonts w:ascii="HelveticaNowText Regular" w:hAnsi="HelveticaNowText Regular" w:cs="HelveticaNowText Regular"/>
            <w:sz w:val="22"/>
            <w:szCs w:val="22"/>
          </w:rPr>
          <w:fldChar w:fldCharType="separate"/>
        </w:r>
        <w:r w:rsidRPr="00F30580">
          <w:rPr>
            <w:rFonts w:ascii="HelveticaNowText Regular" w:hAnsi="HelveticaNowText Regular" w:cs="HelveticaNowText Regular"/>
            <w:sz w:val="22"/>
            <w:szCs w:val="22"/>
            <w:lang w:val="es-ES"/>
          </w:rPr>
          <w:t>2</w:t>
        </w:r>
        <w:r w:rsidRPr="00F30580">
          <w:rPr>
            <w:rFonts w:ascii="HelveticaNowText Regular" w:hAnsi="HelveticaNowText Regular" w:cs="HelveticaNowText Regular"/>
            <w:sz w:val="22"/>
            <w:szCs w:val="22"/>
          </w:rPr>
          <w:fldChar w:fldCharType="end"/>
        </w:r>
      </w:p>
    </w:sdtContent>
  </w:sdt>
  <w:p w14:paraId="7B7953D8" w14:textId="77777777" w:rsidR="006E468A" w:rsidRDefault="006E468A">
    <w:pPr>
      <w:pStyle w:val="Piedepgin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4615884"/>
      <w:docPartObj>
        <w:docPartGallery w:val="Page Numbers (Bottom of Page)"/>
        <w:docPartUnique/>
      </w:docPartObj>
    </w:sdtPr>
    <w:sdtEndPr>
      <w:rPr>
        <w:rFonts w:ascii="HelveticaNowText Regular" w:hAnsi="HelveticaNowText Regular" w:cs="HelveticaNowText Regular"/>
        <w:sz w:val="22"/>
        <w:szCs w:val="22"/>
      </w:rPr>
    </w:sdtEndPr>
    <w:sdtContent>
      <w:p w14:paraId="285B4671" w14:textId="77777777" w:rsidR="006E468A" w:rsidRPr="00F30580" w:rsidRDefault="006E468A">
        <w:pPr>
          <w:pStyle w:val="Piedepgina"/>
          <w:jc w:val="right"/>
          <w:rPr>
            <w:rFonts w:ascii="HelveticaNowText Regular" w:hAnsi="HelveticaNowText Regular" w:cs="HelveticaNowText Regular"/>
            <w:sz w:val="22"/>
            <w:szCs w:val="22"/>
          </w:rPr>
        </w:pPr>
        <w:r w:rsidRPr="00F30580">
          <w:rPr>
            <w:rFonts w:ascii="HelveticaNowText Regular" w:hAnsi="HelveticaNowText Regular" w:cs="HelveticaNowText Regular"/>
            <w:sz w:val="22"/>
            <w:szCs w:val="22"/>
          </w:rPr>
          <w:fldChar w:fldCharType="begin"/>
        </w:r>
        <w:r w:rsidRPr="00F30580">
          <w:rPr>
            <w:rFonts w:ascii="HelveticaNowText Regular" w:hAnsi="HelveticaNowText Regular" w:cs="HelveticaNowText Regular"/>
            <w:sz w:val="22"/>
            <w:szCs w:val="22"/>
          </w:rPr>
          <w:instrText>PAGE   \* MERGEFORMAT</w:instrText>
        </w:r>
        <w:r w:rsidRPr="00F30580">
          <w:rPr>
            <w:rFonts w:ascii="HelveticaNowText Regular" w:hAnsi="HelveticaNowText Regular" w:cs="HelveticaNowText Regular"/>
            <w:sz w:val="22"/>
            <w:szCs w:val="22"/>
          </w:rPr>
          <w:fldChar w:fldCharType="separate"/>
        </w:r>
        <w:r w:rsidRPr="00F30580">
          <w:rPr>
            <w:rFonts w:ascii="HelveticaNowText Regular" w:hAnsi="HelveticaNowText Regular" w:cs="HelveticaNowText Regular"/>
            <w:sz w:val="22"/>
            <w:szCs w:val="22"/>
            <w:lang w:val="es-ES"/>
          </w:rPr>
          <w:t>2</w:t>
        </w:r>
        <w:r w:rsidRPr="00F30580">
          <w:rPr>
            <w:rFonts w:ascii="HelveticaNowText Regular" w:hAnsi="HelveticaNowText Regular" w:cs="HelveticaNowText Regular"/>
            <w:sz w:val="22"/>
            <w:szCs w:val="22"/>
          </w:rPr>
          <w:fldChar w:fldCharType="end"/>
        </w:r>
      </w:p>
    </w:sdtContent>
  </w:sdt>
  <w:p w14:paraId="50AA2CB3" w14:textId="77777777" w:rsidR="006E468A" w:rsidRDefault="006E468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D83405" w14:textId="77777777" w:rsidR="00E86930" w:rsidRDefault="00E86930" w:rsidP="009D5931">
      <w:pPr>
        <w:spacing w:after="0" w:line="240" w:lineRule="auto"/>
      </w:pPr>
      <w:r>
        <w:separator/>
      </w:r>
    </w:p>
  </w:footnote>
  <w:footnote w:type="continuationSeparator" w:id="0">
    <w:p w14:paraId="5AE6C1C5" w14:textId="77777777" w:rsidR="00E86930" w:rsidRDefault="00E86930" w:rsidP="009D59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18359" w14:textId="77777777" w:rsidR="009D5931" w:rsidRPr="009D5931" w:rsidRDefault="009D5931" w:rsidP="009D5931">
    <w:pPr>
      <w:tabs>
        <w:tab w:val="center" w:pos="4252"/>
        <w:tab w:val="right" w:pos="8504"/>
      </w:tabs>
      <w:spacing w:after="0" w:line="240" w:lineRule="auto"/>
      <w:jc w:val="both"/>
      <w:rPr>
        <w:rFonts w:ascii="Arial MT" w:eastAsia="Calibri" w:hAnsi="Calibri" w:cs="Calibri"/>
        <w:kern w:val="0"/>
        <w:sz w:val="16"/>
        <w:szCs w:val="22"/>
        <w:lang w:val="es-ES"/>
        <w14:ligatures w14:val="none"/>
      </w:rPr>
    </w:pPr>
    <w:r w:rsidRPr="009D5931">
      <w:rPr>
        <w:rFonts w:ascii="Arial MT" w:eastAsia="Calibri" w:hAnsi="Calibri" w:cs="Calibri"/>
        <w:spacing w:val="9"/>
        <w:w w:val="110"/>
        <w:kern w:val="0"/>
        <w:sz w:val="16"/>
        <w:szCs w:val="22"/>
        <w:lang w:val="es-ES"/>
        <w14:ligatures w14:val="none"/>
      </w:rPr>
      <w:t>Sede</w:t>
    </w:r>
    <w:r w:rsidRPr="009D5931">
      <w:rPr>
        <w:rFonts w:ascii="Arial MT" w:eastAsia="Calibri" w:hAnsi="Calibri" w:cs="Calibri"/>
        <w:spacing w:val="16"/>
        <w:w w:val="110"/>
        <w:kern w:val="0"/>
        <w:sz w:val="16"/>
        <w:szCs w:val="22"/>
        <w:lang w:val="es-ES"/>
        <w14:ligatures w14:val="none"/>
      </w:rPr>
      <w:t xml:space="preserve"> </w:t>
    </w:r>
    <w:r w:rsidRPr="009D5931">
      <w:rPr>
        <w:rFonts w:ascii="Arial MT" w:eastAsia="Calibri" w:hAnsi="Calibri" w:cs="Calibri"/>
        <w:spacing w:val="11"/>
        <w:w w:val="110"/>
        <w:kern w:val="0"/>
        <w:sz w:val="16"/>
        <w:szCs w:val="22"/>
        <w:lang w:val="es-ES"/>
        <w14:ligatures w14:val="none"/>
      </w:rPr>
      <w:t>Social</w:t>
    </w:r>
  </w:p>
  <w:p w14:paraId="5D6892CB" w14:textId="77777777" w:rsidR="009D5931" w:rsidRPr="009D5931" w:rsidRDefault="00BC4D98" w:rsidP="009D5931">
    <w:pPr>
      <w:widowControl w:val="0"/>
      <w:autoSpaceDE w:val="0"/>
      <w:autoSpaceDN w:val="0"/>
      <w:spacing w:before="42" w:after="0" w:line="240" w:lineRule="auto"/>
      <w:rPr>
        <w:rFonts w:ascii="Arial MT" w:eastAsia="Calibri" w:hAnsi="Calibri" w:cs="Calibri"/>
        <w:kern w:val="0"/>
        <w:sz w:val="16"/>
        <w:szCs w:val="22"/>
        <w:lang w:val="es-ES"/>
        <w14:ligatures w14:val="none"/>
      </w:rPr>
    </w:pPr>
    <w:r w:rsidRPr="009D5931">
      <w:rPr>
        <w:rFonts w:ascii="Calibri" w:eastAsia="Calibri" w:hAnsi="Calibri" w:cs="Calibri"/>
        <w:noProof/>
        <w:kern w:val="0"/>
        <w:sz w:val="22"/>
        <w:szCs w:val="22"/>
        <w:lang w:val="es-ES"/>
        <w14:ligatures w14:val="none"/>
      </w:rPr>
      <w:drawing>
        <wp:anchor distT="0" distB="0" distL="0" distR="0" simplePos="0" relativeHeight="251659776" behindDoc="0" locked="0" layoutInCell="1" allowOverlap="1" wp14:anchorId="11C3D27B" wp14:editId="206E70A8">
          <wp:simplePos x="0" y="0"/>
          <wp:positionH relativeFrom="margin">
            <wp:align>right</wp:align>
          </wp:positionH>
          <wp:positionV relativeFrom="paragraph">
            <wp:posOffset>36830</wp:posOffset>
          </wp:positionV>
          <wp:extent cx="2038350" cy="485775"/>
          <wp:effectExtent l="0" t="0" r="0" b="9525"/>
          <wp:wrapNone/>
          <wp:docPr id="1433998321" name="image2.jpeg"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6879087" name="image2.jpeg" descr="Imagen que contiene Texto&#10;&#10;Descripción generada automáticamente"/>
                  <pic:cNvPicPr/>
                </pic:nvPicPr>
                <pic:blipFill>
                  <a:blip r:embed="rId1" cstate="print"/>
                  <a:stretch>
                    <a:fillRect/>
                  </a:stretch>
                </pic:blipFill>
                <pic:spPr>
                  <a:xfrm>
                    <a:off x="0" y="0"/>
                    <a:ext cx="2038350" cy="485775"/>
                  </a:xfrm>
                  <a:prstGeom prst="rect">
                    <a:avLst/>
                  </a:prstGeom>
                </pic:spPr>
              </pic:pic>
            </a:graphicData>
          </a:graphic>
        </wp:anchor>
      </w:drawing>
    </w:r>
    <w:r w:rsidR="009D5931" w:rsidRPr="009D5931">
      <w:rPr>
        <w:rFonts w:ascii="Arial MT" w:eastAsia="Calibri" w:hAnsi="Calibri" w:cs="Calibri"/>
        <w:w w:val="110"/>
        <w:kern w:val="0"/>
        <w:sz w:val="16"/>
        <w:szCs w:val="22"/>
        <w:lang w:val="es-ES"/>
        <w14:ligatures w14:val="none"/>
      </w:rPr>
      <w:t>Avda.</w:t>
    </w:r>
    <w:r w:rsidR="009D5931" w:rsidRPr="009D5931">
      <w:rPr>
        <w:rFonts w:ascii="Arial MT" w:eastAsia="Calibri" w:hAnsi="Calibri" w:cs="Calibri"/>
        <w:spacing w:val="-6"/>
        <w:w w:val="110"/>
        <w:kern w:val="0"/>
        <w:sz w:val="16"/>
        <w:szCs w:val="22"/>
        <w:lang w:val="es-ES"/>
        <w14:ligatures w14:val="none"/>
      </w:rPr>
      <w:t xml:space="preserve"> </w:t>
    </w:r>
    <w:r w:rsidR="009D5931" w:rsidRPr="009D5931">
      <w:rPr>
        <w:rFonts w:ascii="Arial MT" w:eastAsia="Calibri" w:hAnsi="Calibri" w:cs="Calibri"/>
        <w:w w:val="110"/>
        <w:kern w:val="0"/>
        <w:sz w:val="16"/>
        <w:szCs w:val="22"/>
        <w:lang w:val="es-ES"/>
        <w14:ligatures w14:val="none"/>
      </w:rPr>
      <w:t>Icaria,</w:t>
    </w:r>
    <w:r w:rsidR="009D5931" w:rsidRPr="009D5931">
      <w:rPr>
        <w:rFonts w:ascii="Arial MT" w:eastAsia="Calibri" w:hAnsi="Calibri" w:cs="Calibri"/>
        <w:spacing w:val="-8"/>
        <w:w w:val="110"/>
        <w:kern w:val="0"/>
        <w:sz w:val="16"/>
        <w:szCs w:val="22"/>
        <w:lang w:val="es-ES"/>
        <w14:ligatures w14:val="none"/>
      </w:rPr>
      <w:t xml:space="preserve"> </w:t>
    </w:r>
    <w:r w:rsidR="009D5931" w:rsidRPr="009D5931">
      <w:rPr>
        <w:rFonts w:ascii="Arial MT" w:eastAsia="Calibri" w:hAnsi="Calibri" w:cs="Calibri"/>
        <w:w w:val="110"/>
        <w:kern w:val="0"/>
        <w:sz w:val="16"/>
        <w:szCs w:val="22"/>
        <w:lang w:val="es-ES"/>
        <w14:ligatures w14:val="none"/>
      </w:rPr>
      <w:t>133</w:t>
    </w:r>
    <w:r w:rsidR="009D5931" w:rsidRPr="009D5931">
      <w:rPr>
        <w:rFonts w:ascii="Arial MT" w:eastAsia="Calibri" w:hAnsi="Calibri" w:cs="Calibri"/>
        <w:spacing w:val="-4"/>
        <w:w w:val="110"/>
        <w:kern w:val="0"/>
        <w:sz w:val="16"/>
        <w:szCs w:val="22"/>
        <w:lang w:val="es-ES"/>
        <w14:ligatures w14:val="none"/>
      </w:rPr>
      <w:t xml:space="preserve"> </w:t>
    </w:r>
    <w:r w:rsidR="009D5931" w:rsidRPr="009D5931">
      <w:rPr>
        <w:rFonts w:ascii="Arial MT" w:eastAsia="Calibri" w:hAnsi="Calibri" w:cs="Calibri"/>
        <w:w w:val="110"/>
        <w:kern w:val="0"/>
        <w:sz w:val="16"/>
        <w:szCs w:val="22"/>
        <w:lang w:val="es-ES"/>
        <w14:ligatures w14:val="none"/>
      </w:rPr>
      <w:t>-</w:t>
    </w:r>
    <w:r w:rsidR="009D5931" w:rsidRPr="009D5931">
      <w:rPr>
        <w:rFonts w:ascii="Arial MT" w:eastAsia="Calibri" w:hAnsi="Calibri" w:cs="Calibri"/>
        <w:spacing w:val="-6"/>
        <w:w w:val="110"/>
        <w:kern w:val="0"/>
        <w:sz w:val="16"/>
        <w:szCs w:val="22"/>
        <w:lang w:val="es-ES"/>
        <w14:ligatures w14:val="none"/>
      </w:rPr>
      <w:t xml:space="preserve"> </w:t>
    </w:r>
    <w:r w:rsidR="009D5931" w:rsidRPr="009D5931">
      <w:rPr>
        <w:rFonts w:ascii="Arial MT" w:eastAsia="Calibri" w:hAnsi="Calibri" w:cs="Calibri"/>
        <w:w w:val="110"/>
        <w:kern w:val="0"/>
        <w:sz w:val="16"/>
        <w:szCs w:val="22"/>
        <w:lang w:val="es-ES"/>
        <w14:ligatures w14:val="none"/>
      </w:rPr>
      <w:t>135</w:t>
    </w:r>
    <w:r w:rsidR="009D5931" w:rsidRPr="009D5931">
      <w:rPr>
        <w:rFonts w:ascii="Arial MT" w:eastAsia="Calibri" w:hAnsi="Calibri" w:cs="Calibri"/>
        <w:spacing w:val="-5"/>
        <w:w w:val="110"/>
        <w:kern w:val="0"/>
        <w:sz w:val="16"/>
        <w:szCs w:val="22"/>
        <w:lang w:val="es-ES"/>
        <w14:ligatures w14:val="none"/>
      </w:rPr>
      <w:t xml:space="preserve"> </w:t>
    </w:r>
    <w:r w:rsidR="009D5931" w:rsidRPr="009D5931">
      <w:rPr>
        <w:rFonts w:ascii="Arial MT" w:eastAsia="Calibri" w:hAnsi="Calibri" w:cs="Calibri"/>
        <w:w w:val="110"/>
        <w:kern w:val="0"/>
        <w:sz w:val="16"/>
        <w:szCs w:val="22"/>
        <w:lang w:val="es-ES"/>
        <w14:ligatures w14:val="none"/>
      </w:rPr>
      <w:t>|</w:t>
    </w:r>
    <w:r w:rsidR="009D5931" w:rsidRPr="009D5931">
      <w:rPr>
        <w:rFonts w:ascii="Arial MT" w:eastAsia="Calibri" w:hAnsi="Calibri" w:cs="Calibri"/>
        <w:spacing w:val="-1"/>
        <w:w w:val="110"/>
        <w:kern w:val="0"/>
        <w:sz w:val="16"/>
        <w:szCs w:val="22"/>
        <w:lang w:val="es-ES"/>
        <w14:ligatures w14:val="none"/>
      </w:rPr>
      <w:t xml:space="preserve"> </w:t>
    </w:r>
    <w:r w:rsidR="009D5931" w:rsidRPr="009D5931">
      <w:rPr>
        <w:rFonts w:ascii="Arial MT" w:eastAsia="Calibri" w:hAnsi="Calibri" w:cs="Calibri"/>
        <w:w w:val="110"/>
        <w:kern w:val="0"/>
        <w:sz w:val="16"/>
        <w:szCs w:val="22"/>
        <w:lang w:val="es-ES"/>
        <w14:ligatures w14:val="none"/>
      </w:rPr>
      <w:t>08005</w:t>
    </w:r>
    <w:r w:rsidR="009D5931" w:rsidRPr="009D5931">
      <w:rPr>
        <w:rFonts w:ascii="Arial MT" w:eastAsia="Calibri" w:hAnsi="Calibri" w:cs="Calibri"/>
        <w:spacing w:val="-4"/>
        <w:w w:val="110"/>
        <w:kern w:val="0"/>
        <w:sz w:val="16"/>
        <w:szCs w:val="22"/>
        <w:lang w:val="es-ES"/>
        <w14:ligatures w14:val="none"/>
      </w:rPr>
      <w:t xml:space="preserve"> </w:t>
    </w:r>
    <w:r w:rsidR="009D5931" w:rsidRPr="009D5931">
      <w:rPr>
        <w:rFonts w:ascii="Arial MT" w:eastAsia="Calibri" w:hAnsi="Calibri" w:cs="Calibri"/>
        <w:w w:val="110"/>
        <w:kern w:val="0"/>
        <w:sz w:val="16"/>
        <w:szCs w:val="22"/>
        <w:lang w:val="es-ES"/>
        <w14:ligatures w14:val="none"/>
      </w:rPr>
      <w:t>Barcelona</w:t>
    </w:r>
  </w:p>
  <w:p w14:paraId="0FD46F0F" w14:textId="77777777" w:rsidR="009D5931" w:rsidRPr="003835F6" w:rsidRDefault="009D5931" w:rsidP="009D5931">
    <w:pPr>
      <w:widowControl w:val="0"/>
      <w:autoSpaceDE w:val="0"/>
      <w:autoSpaceDN w:val="0"/>
      <w:spacing w:before="26" w:after="0" w:line="240" w:lineRule="auto"/>
      <w:ind w:left="-567" w:firstLine="567"/>
      <w:rPr>
        <w:rFonts w:ascii="Arial MT" w:eastAsia="Calibri" w:hAnsi="Calibri" w:cs="Calibri"/>
        <w:kern w:val="0"/>
        <w:sz w:val="16"/>
        <w:szCs w:val="22"/>
        <w:lang w:val="de-DE"/>
        <w14:ligatures w14:val="none"/>
      </w:rPr>
    </w:pPr>
    <w:r w:rsidRPr="003835F6">
      <w:rPr>
        <w:rFonts w:ascii="Arial MT" w:eastAsia="Calibri" w:hAnsi="Calibri" w:cs="Calibri"/>
        <w:w w:val="115"/>
        <w:kern w:val="0"/>
        <w:sz w:val="16"/>
        <w:szCs w:val="22"/>
        <w:lang w:val="de-DE"/>
        <w14:ligatures w14:val="none"/>
      </w:rPr>
      <w:t>T</w:t>
    </w:r>
    <w:r w:rsidRPr="003835F6">
      <w:rPr>
        <w:rFonts w:ascii="Arial MT" w:eastAsia="Calibri" w:hAnsi="Calibri" w:cs="Calibri"/>
        <w:spacing w:val="-3"/>
        <w:w w:val="115"/>
        <w:kern w:val="0"/>
        <w:sz w:val="16"/>
        <w:szCs w:val="22"/>
        <w:lang w:val="de-DE"/>
        <w14:ligatures w14:val="none"/>
      </w:rPr>
      <w:t xml:space="preserve"> </w:t>
    </w:r>
    <w:r w:rsidRPr="003835F6">
      <w:rPr>
        <w:rFonts w:ascii="Arial MT" w:eastAsia="Calibri" w:hAnsi="Calibri" w:cs="Calibri"/>
        <w:w w:val="115"/>
        <w:kern w:val="0"/>
        <w:sz w:val="16"/>
        <w:szCs w:val="22"/>
        <w:lang w:val="de-DE"/>
        <w14:ligatures w14:val="none"/>
      </w:rPr>
      <w:t>934</w:t>
    </w:r>
    <w:r w:rsidRPr="003835F6">
      <w:rPr>
        <w:rFonts w:ascii="Arial MT" w:eastAsia="Calibri" w:hAnsi="Calibri" w:cs="Calibri"/>
        <w:spacing w:val="-3"/>
        <w:w w:val="115"/>
        <w:kern w:val="0"/>
        <w:sz w:val="16"/>
        <w:szCs w:val="22"/>
        <w:lang w:val="de-DE"/>
        <w14:ligatures w14:val="none"/>
      </w:rPr>
      <w:t xml:space="preserve"> </w:t>
    </w:r>
    <w:r w:rsidRPr="003835F6">
      <w:rPr>
        <w:rFonts w:ascii="Arial MT" w:eastAsia="Calibri" w:hAnsi="Calibri" w:cs="Calibri"/>
        <w:w w:val="115"/>
        <w:kern w:val="0"/>
        <w:sz w:val="16"/>
        <w:szCs w:val="22"/>
        <w:lang w:val="de-DE"/>
        <w14:ligatures w14:val="none"/>
      </w:rPr>
      <w:t>867</w:t>
    </w:r>
    <w:r w:rsidRPr="003835F6">
      <w:rPr>
        <w:rFonts w:ascii="Arial MT" w:eastAsia="Calibri" w:hAnsi="Calibri" w:cs="Calibri"/>
        <w:spacing w:val="-3"/>
        <w:w w:val="115"/>
        <w:kern w:val="0"/>
        <w:sz w:val="16"/>
        <w:szCs w:val="22"/>
        <w:lang w:val="de-DE"/>
        <w14:ligatures w14:val="none"/>
      </w:rPr>
      <w:t xml:space="preserve"> </w:t>
    </w:r>
    <w:r w:rsidRPr="003835F6">
      <w:rPr>
        <w:rFonts w:ascii="Arial MT" w:eastAsia="Calibri" w:hAnsi="Calibri" w:cs="Calibri"/>
        <w:w w:val="115"/>
        <w:kern w:val="0"/>
        <w:sz w:val="16"/>
        <w:szCs w:val="22"/>
        <w:lang w:val="de-DE"/>
        <w14:ligatures w14:val="none"/>
      </w:rPr>
      <w:t>400</w:t>
    </w:r>
  </w:p>
  <w:p w14:paraId="63B548D8" w14:textId="77777777" w:rsidR="009D5931" w:rsidRPr="003835F6" w:rsidRDefault="009D5931" w:rsidP="009D5931">
    <w:pPr>
      <w:widowControl w:val="0"/>
      <w:autoSpaceDE w:val="0"/>
      <w:autoSpaceDN w:val="0"/>
      <w:spacing w:before="41" w:after="0" w:line="295" w:lineRule="auto"/>
      <w:ind w:right="6378"/>
      <w:rPr>
        <w:rFonts w:ascii="Arial" w:eastAsia="Times New Roman" w:hAnsi="Arial" w:cs="Times New Roman"/>
        <w:snapToGrid w:val="0"/>
        <w:kern w:val="0"/>
        <w:sz w:val="22"/>
        <w:szCs w:val="20"/>
        <w:lang w:val="de-DE" w:eastAsia="es-ES"/>
        <w14:ligatures w14:val="none"/>
      </w:rPr>
    </w:pPr>
    <w:hyperlink r:id="rId2" w:history="1">
      <w:r w:rsidRPr="003835F6">
        <w:rPr>
          <w:rFonts w:ascii="Arial MT" w:eastAsia="Calibri" w:hAnsi="Calibri" w:cs="Calibri"/>
          <w:color w:val="0000FF"/>
          <w:w w:val="110"/>
          <w:kern w:val="0"/>
          <w:sz w:val="16"/>
          <w:szCs w:val="22"/>
          <w:u w:val="single"/>
          <w:lang w:val="de-DE"/>
          <w14:ligatures w14:val="none"/>
        </w:rPr>
        <w:t>mutua@mutuaintercomarcal.com</w:t>
      </w:r>
    </w:hyperlink>
    <w:r w:rsidRPr="003835F6">
      <w:rPr>
        <w:rFonts w:ascii="Arial MT" w:eastAsia="Calibri" w:hAnsi="Calibri" w:cs="Calibri"/>
        <w:color w:val="0000FF"/>
        <w:spacing w:val="1"/>
        <w:w w:val="110"/>
        <w:kern w:val="0"/>
        <w:sz w:val="16"/>
        <w:szCs w:val="22"/>
        <w:lang w:val="de-DE"/>
        <w14:ligatures w14:val="none"/>
      </w:rPr>
      <w:t xml:space="preserve"> </w:t>
    </w:r>
    <w:hyperlink r:id="rId3">
      <w:r w:rsidRPr="003835F6">
        <w:rPr>
          <w:rFonts w:ascii="Arial MT" w:eastAsia="Microsoft Sans Serif" w:hAnsi="Arial MT" w:cs="Microsoft Sans Serif"/>
          <w:color w:val="6EAC1C"/>
          <w:kern w:val="0"/>
          <w:sz w:val="16"/>
          <w:szCs w:val="16"/>
          <w:u w:val="single"/>
          <w:lang w:val="de-DE"/>
          <w14:ligatures w14:val="none"/>
        </w:rPr>
        <w:t>www.mutua-intercomarcal.com</w:t>
      </w:r>
    </w:hyperlink>
  </w:p>
  <w:p w14:paraId="3CB881BA" w14:textId="77777777" w:rsidR="009D5931" w:rsidRPr="003835F6" w:rsidRDefault="009D5931" w:rsidP="009D5931">
    <w:pPr>
      <w:widowControl w:val="0"/>
      <w:autoSpaceDE w:val="0"/>
      <w:autoSpaceDN w:val="0"/>
      <w:spacing w:before="41" w:after="0" w:line="295" w:lineRule="auto"/>
      <w:ind w:right="6378"/>
      <w:rPr>
        <w:rFonts w:ascii="Arial MT" w:eastAsia="Calibri" w:hAnsi="Calibri" w:cs="Calibri"/>
        <w:w w:val="110"/>
        <w:kern w:val="0"/>
        <w:sz w:val="16"/>
        <w:szCs w:val="22"/>
        <w:lang w:val="de-DE"/>
        <w14:ligatures w14:val="non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E43BC"/>
    <w:multiLevelType w:val="hybridMultilevel"/>
    <w:tmpl w:val="090C6BE4"/>
    <w:lvl w:ilvl="0" w:tplc="AEF8CF9C">
      <w:start w:val="1"/>
      <w:numFmt w:val="lowerLetter"/>
      <w:lvlText w:val="%1)"/>
      <w:lvlJc w:val="left"/>
      <w:pPr>
        <w:ind w:left="502" w:hanging="360"/>
      </w:pPr>
      <w:rPr>
        <w:rFonts w:hint="default"/>
      </w:rPr>
    </w:lvl>
    <w:lvl w:ilvl="1" w:tplc="0C0A0019" w:tentative="1">
      <w:start w:val="1"/>
      <w:numFmt w:val="lowerLetter"/>
      <w:lvlText w:val="%2."/>
      <w:lvlJc w:val="left"/>
      <w:pPr>
        <w:ind w:left="1222" w:hanging="360"/>
      </w:pPr>
    </w:lvl>
    <w:lvl w:ilvl="2" w:tplc="0C0A001B" w:tentative="1">
      <w:start w:val="1"/>
      <w:numFmt w:val="lowerRoman"/>
      <w:lvlText w:val="%3."/>
      <w:lvlJc w:val="right"/>
      <w:pPr>
        <w:ind w:left="1942" w:hanging="180"/>
      </w:pPr>
    </w:lvl>
    <w:lvl w:ilvl="3" w:tplc="0C0A000F" w:tentative="1">
      <w:start w:val="1"/>
      <w:numFmt w:val="decimal"/>
      <w:lvlText w:val="%4."/>
      <w:lvlJc w:val="left"/>
      <w:pPr>
        <w:ind w:left="2662" w:hanging="360"/>
      </w:pPr>
    </w:lvl>
    <w:lvl w:ilvl="4" w:tplc="0C0A0019" w:tentative="1">
      <w:start w:val="1"/>
      <w:numFmt w:val="lowerLetter"/>
      <w:lvlText w:val="%5."/>
      <w:lvlJc w:val="left"/>
      <w:pPr>
        <w:ind w:left="3382" w:hanging="360"/>
      </w:pPr>
    </w:lvl>
    <w:lvl w:ilvl="5" w:tplc="0C0A001B" w:tentative="1">
      <w:start w:val="1"/>
      <w:numFmt w:val="lowerRoman"/>
      <w:lvlText w:val="%6."/>
      <w:lvlJc w:val="right"/>
      <w:pPr>
        <w:ind w:left="4102" w:hanging="180"/>
      </w:pPr>
    </w:lvl>
    <w:lvl w:ilvl="6" w:tplc="0C0A000F" w:tentative="1">
      <w:start w:val="1"/>
      <w:numFmt w:val="decimal"/>
      <w:lvlText w:val="%7."/>
      <w:lvlJc w:val="left"/>
      <w:pPr>
        <w:ind w:left="4822" w:hanging="360"/>
      </w:pPr>
    </w:lvl>
    <w:lvl w:ilvl="7" w:tplc="0C0A0019" w:tentative="1">
      <w:start w:val="1"/>
      <w:numFmt w:val="lowerLetter"/>
      <w:lvlText w:val="%8."/>
      <w:lvlJc w:val="left"/>
      <w:pPr>
        <w:ind w:left="5542" w:hanging="360"/>
      </w:pPr>
    </w:lvl>
    <w:lvl w:ilvl="8" w:tplc="0C0A001B" w:tentative="1">
      <w:start w:val="1"/>
      <w:numFmt w:val="lowerRoman"/>
      <w:lvlText w:val="%9."/>
      <w:lvlJc w:val="right"/>
      <w:pPr>
        <w:ind w:left="6262" w:hanging="180"/>
      </w:pPr>
    </w:lvl>
  </w:abstractNum>
  <w:abstractNum w:abstractNumId="1" w15:restartNumberingAfterBreak="0">
    <w:nsid w:val="0A912068"/>
    <w:multiLevelType w:val="hybridMultilevel"/>
    <w:tmpl w:val="A3E04CBE"/>
    <w:lvl w:ilvl="0" w:tplc="9CA272F6">
      <w:start w:val="10"/>
      <w:numFmt w:val="decimal"/>
      <w:lvlText w:val="(%1"/>
      <w:lvlJc w:val="left"/>
      <w:pPr>
        <w:ind w:left="1004" w:hanging="360"/>
      </w:pPr>
      <w:rPr>
        <w:rFonts w:hint="default"/>
        <w:b/>
      </w:rPr>
    </w:lvl>
    <w:lvl w:ilvl="1" w:tplc="0C0A0019" w:tentative="1">
      <w:start w:val="1"/>
      <w:numFmt w:val="lowerLetter"/>
      <w:lvlText w:val="%2."/>
      <w:lvlJc w:val="left"/>
      <w:pPr>
        <w:ind w:left="1724" w:hanging="360"/>
      </w:pPr>
    </w:lvl>
    <w:lvl w:ilvl="2" w:tplc="0C0A001B" w:tentative="1">
      <w:start w:val="1"/>
      <w:numFmt w:val="lowerRoman"/>
      <w:lvlText w:val="%3."/>
      <w:lvlJc w:val="right"/>
      <w:pPr>
        <w:ind w:left="2444" w:hanging="180"/>
      </w:pPr>
    </w:lvl>
    <w:lvl w:ilvl="3" w:tplc="0C0A000F" w:tentative="1">
      <w:start w:val="1"/>
      <w:numFmt w:val="decimal"/>
      <w:lvlText w:val="%4."/>
      <w:lvlJc w:val="left"/>
      <w:pPr>
        <w:ind w:left="3164" w:hanging="360"/>
      </w:pPr>
    </w:lvl>
    <w:lvl w:ilvl="4" w:tplc="0C0A0019" w:tentative="1">
      <w:start w:val="1"/>
      <w:numFmt w:val="lowerLetter"/>
      <w:lvlText w:val="%5."/>
      <w:lvlJc w:val="left"/>
      <w:pPr>
        <w:ind w:left="3884" w:hanging="360"/>
      </w:pPr>
    </w:lvl>
    <w:lvl w:ilvl="5" w:tplc="0C0A001B" w:tentative="1">
      <w:start w:val="1"/>
      <w:numFmt w:val="lowerRoman"/>
      <w:lvlText w:val="%6."/>
      <w:lvlJc w:val="right"/>
      <w:pPr>
        <w:ind w:left="4604" w:hanging="180"/>
      </w:pPr>
    </w:lvl>
    <w:lvl w:ilvl="6" w:tplc="0C0A000F" w:tentative="1">
      <w:start w:val="1"/>
      <w:numFmt w:val="decimal"/>
      <w:lvlText w:val="%7."/>
      <w:lvlJc w:val="left"/>
      <w:pPr>
        <w:ind w:left="5324" w:hanging="360"/>
      </w:pPr>
    </w:lvl>
    <w:lvl w:ilvl="7" w:tplc="0C0A0019" w:tentative="1">
      <w:start w:val="1"/>
      <w:numFmt w:val="lowerLetter"/>
      <w:lvlText w:val="%8."/>
      <w:lvlJc w:val="left"/>
      <w:pPr>
        <w:ind w:left="6044" w:hanging="360"/>
      </w:pPr>
    </w:lvl>
    <w:lvl w:ilvl="8" w:tplc="0C0A001B" w:tentative="1">
      <w:start w:val="1"/>
      <w:numFmt w:val="lowerRoman"/>
      <w:lvlText w:val="%9."/>
      <w:lvlJc w:val="right"/>
      <w:pPr>
        <w:ind w:left="6764" w:hanging="180"/>
      </w:pPr>
    </w:lvl>
  </w:abstractNum>
  <w:abstractNum w:abstractNumId="2" w15:restartNumberingAfterBreak="0">
    <w:nsid w:val="192D0C7E"/>
    <w:multiLevelType w:val="hybridMultilevel"/>
    <w:tmpl w:val="042A209A"/>
    <w:lvl w:ilvl="0" w:tplc="1E0636CC">
      <w:start w:val="1"/>
      <w:numFmt w:val="decimal"/>
      <w:lvlText w:val="%1."/>
      <w:lvlJc w:val="left"/>
      <w:pPr>
        <w:ind w:left="1192" w:hanging="721"/>
      </w:pPr>
      <w:rPr>
        <w:rFonts w:ascii="Microsoft Sans Serif" w:eastAsia="Microsoft Sans Serif" w:hAnsi="Microsoft Sans Serif" w:cs="Microsoft Sans Serif" w:hint="default"/>
        <w:b w:val="0"/>
        <w:bCs w:val="0"/>
        <w:i w:val="0"/>
        <w:iCs w:val="0"/>
        <w:spacing w:val="-1"/>
        <w:w w:val="100"/>
        <w:sz w:val="22"/>
        <w:szCs w:val="22"/>
        <w:lang w:val="es-ES" w:eastAsia="en-US" w:bidi="ar-SA"/>
      </w:rPr>
    </w:lvl>
    <w:lvl w:ilvl="1" w:tplc="776E404C">
      <w:numFmt w:val="bullet"/>
      <w:lvlText w:val=""/>
      <w:lvlJc w:val="left"/>
      <w:pPr>
        <w:ind w:left="1948" w:hanging="721"/>
      </w:pPr>
      <w:rPr>
        <w:rFonts w:ascii="Symbol" w:eastAsia="Symbol" w:hAnsi="Symbol" w:cs="Symbol" w:hint="default"/>
        <w:b w:val="0"/>
        <w:bCs w:val="0"/>
        <w:i w:val="0"/>
        <w:iCs w:val="0"/>
        <w:spacing w:val="0"/>
        <w:w w:val="100"/>
        <w:sz w:val="22"/>
        <w:szCs w:val="22"/>
        <w:lang w:val="es-ES" w:eastAsia="en-US" w:bidi="ar-SA"/>
      </w:rPr>
    </w:lvl>
    <w:lvl w:ilvl="2" w:tplc="EE8E4B20">
      <w:numFmt w:val="bullet"/>
      <w:lvlText w:val="•"/>
      <w:lvlJc w:val="left"/>
      <w:pPr>
        <w:ind w:left="2948" w:hanging="721"/>
      </w:pPr>
      <w:rPr>
        <w:rFonts w:hint="default"/>
        <w:lang w:val="es-ES" w:eastAsia="en-US" w:bidi="ar-SA"/>
      </w:rPr>
    </w:lvl>
    <w:lvl w:ilvl="3" w:tplc="9274E9F8">
      <w:numFmt w:val="bullet"/>
      <w:lvlText w:val="•"/>
      <w:lvlJc w:val="left"/>
      <w:pPr>
        <w:ind w:left="3957" w:hanging="721"/>
      </w:pPr>
      <w:rPr>
        <w:rFonts w:hint="default"/>
        <w:lang w:val="es-ES" w:eastAsia="en-US" w:bidi="ar-SA"/>
      </w:rPr>
    </w:lvl>
    <w:lvl w:ilvl="4" w:tplc="6DB4F0AC">
      <w:numFmt w:val="bullet"/>
      <w:lvlText w:val="•"/>
      <w:lvlJc w:val="left"/>
      <w:pPr>
        <w:ind w:left="4966" w:hanging="721"/>
      </w:pPr>
      <w:rPr>
        <w:rFonts w:hint="default"/>
        <w:lang w:val="es-ES" w:eastAsia="en-US" w:bidi="ar-SA"/>
      </w:rPr>
    </w:lvl>
    <w:lvl w:ilvl="5" w:tplc="B832D37A">
      <w:numFmt w:val="bullet"/>
      <w:lvlText w:val="•"/>
      <w:lvlJc w:val="left"/>
      <w:pPr>
        <w:ind w:left="5975" w:hanging="721"/>
      </w:pPr>
      <w:rPr>
        <w:rFonts w:hint="default"/>
        <w:lang w:val="es-ES" w:eastAsia="en-US" w:bidi="ar-SA"/>
      </w:rPr>
    </w:lvl>
    <w:lvl w:ilvl="6" w:tplc="8CF4E2EA">
      <w:numFmt w:val="bullet"/>
      <w:lvlText w:val="•"/>
      <w:lvlJc w:val="left"/>
      <w:pPr>
        <w:ind w:left="6984" w:hanging="721"/>
      </w:pPr>
      <w:rPr>
        <w:rFonts w:hint="default"/>
        <w:lang w:val="es-ES" w:eastAsia="en-US" w:bidi="ar-SA"/>
      </w:rPr>
    </w:lvl>
    <w:lvl w:ilvl="7" w:tplc="A67A3DB8">
      <w:numFmt w:val="bullet"/>
      <w:lvlText w:val="•"/>
      <w:lvlJc w:val="left"/>
      <w:pPr>
        <w:ind w:left="7993" w:hanging="721"/>
      </w:pPr>
      <w:rPr>
        <w:rFonts w:hint="default"/>
        <w:lang w:val="es-ES" w:eastAsia="en-US" w:bidi="ar-SA"/>
      </w:rPr>
    </w:lvl>
    <w:lvl w:ilvl="8" w:tplc="0B04DB30">
      <w:numFmt w:val="bullet"/>
      <w:lvlText w:val="•"/>
      <w:lvlJc w:val="left"/>
      <w:pPr>
        <w:ind w:left="9002" w:hanging="721"/>
      </w:pPr>
      <w:rPr>
        <w:rFonts w:hint="default"/>
        <w:lang w:val="es-ES" w:eastAsia="en-US" w:bidi="ar-SA"/>
      </w:rPr>
    </w:lvl>
  </w:abstractNum>
  <w:abstractNum w:abstractNumId="3" w15:restartNumberingAfterBreak="0">
    <w:nsid w:val="33516751"/>
    <w:multiLevelType w:val="hybridMultilevel"/>
    <w:tmpl w:val="8CBC7894"/>
    <w:lvl w:ilvl="0" w:tplc="2CFE90AA">
      <w:start w:val="1"/>
      <w:numFmt w:val="lowerLetter"/>
      <w:lvlText w:val="%1."/>
      <w:lvlJc w:val="left"/>
      <w:pPr>
        <w:ind w:left="1500" w:hanging="721"/>
      </w:pPr>
      <w:rPr>
        <w:rFonts w:asciiTheme="minorHAnsi" w:eastAsia="Microsoft Sans Serif" w:hAnsiTheme="minorHAnsi" w:cstheme="minorHAnsi" w:hint="default"/>
        <w:b w:val="0"/>
        <w:bCs w:val="0"/>
        <w:i w:val="0"/>
        <w:iCs w:val="0"/>
        <w:spacing w:val="-1"/>
        <w:w w:val="100"/>
        <w:sz w:val="22"/>
        <w:szCs w:val="22"/>
        <w:lang w:val="es-ES" w:eastAsia="en-US" w:bidi="ar-SA"/>
      </w:rPr>
    </w:lvl>
    <w:lvl w:ilvl="1" w:tplc="E954F6A6">
      <w:start w:val="1"/>
      <w:numFmt w:val="decimal"/>
      <w:lvlText w:val="%2."/>
      <w:lvlJc w:val="left"/>
      <w:pPr>
        <w:ind w:left="2220" w:hanging="721"/>
      </w:pPr>
      <w:rPr>
        <w:rFonts w:ascii="Microsoft Sans Serif" w:eastAsia="Microsoft Sans Serif" w:hAnsi="Microsoft Sans Serif" w:cs="Microsoft Sans Serif" w:hint="default"/>
        <w:b w:val="0"/>
        <w:bCs w:val="0"/>
        <w:i w:val="0"/>
        <w:iCs w:val="0"/>
        <w:spacing w:val="-1"/>
        <w:w w:val="100"/>
        <w:sz w:val="22"/>
        <w:szCs w:val="22"/>
        <w:lang w:val="es-ES" w:eastAsia="en-US" w:bidi="ar-SA"/>
      </w:rPr>
    </w:lvl>
    <w:lvl w:ilvl="2" w:tplc="EBFA82D0">
      <w:numFmt w:val="bullet"/>
      <w:lvlText w:val="•"/>
      <w:lvlJc w:val="left"/>
      <w:pPr>
        <w:ind w:left="3197" w:hanging="721"/>
      </w:pPr>
      <w:rPr>
        <w:rFonts w:hint="default"/>
        <w:lang w:val="es-ES" w:eastAsia="en-US" w:bidi="ar-SA"/>
      </w:rPr>
    </w:lvl>
    <w:lvl w:ilvl="3" w:tplc="C82E0902">
      <w:numFmt w:val="bullet"/>
      <w:lvlText w:val="•"/>
      <w:lvlJc w:val="left"/>
      <w:pPr>
        <w:ind w:left="4175" w:hanging="721"/>
      </w:pPr>
      <w:rPr>
        <w:rFonts w:hint="default"/>
        <w:lang w:val="es-ES" w:eastAsia="en-US" w:bidi="ar-SA"/>
      </w:rPr>
    </w:lvl>
    <w:lvl w:ilvl="4" w:tplc="DFCAFB96">
      <w:numFmt w:val="bullet"/>
      <w:lvlText w:val="•"/>
      <w:lvlJc w:val="left"/>
      <w:pPr>
        <w:ind w:left="5153" w:hanging="721"/>
      </w:pPr>
      <w:rPr>
        <w:rFonts w:hint="default"/>
        <w:lang w:val="es-ES" w:eastAsia="en-US" w:bidi="ar-SA"/>
      </w:rPr>
    </w:lvl>
    <w:lvl w:ilvl="5" w:tplc="72F4953A">
      <w:numFmt w:val="bullet"/>
      <w:lvlText w:val="•"/>
      <w:lvlJc w:val="left"/>
      <w:pPr>
        <w:ind w:left="6131" w:hanging="721"/>
      </w:pPr>
      <w:rPr>
        <w:rFonts w:hint="default"/>
        <w:lang w:val="es-ES" w:eastAsia="en-US" w:bidi="ar-SA"/>
      </w:rPr>
    </w:lvl>
    <w:lvl w:ilvl="6" w:tplc="5EC89AC6">
      <w:numFmt w:val="bullet"/>
      <w:lvlText w:val="•"/>
      <w:lvlJc w:val="left"/>
      <w:pPr>
        <w:ind w:left="7108" w:hanging="721"/>
      </w:pPr>
      <w:rPr>
        <w:rFonts w:hint="default"/>
        <w:lang w:val="es-ES" w:eastAsia="en-US" w:bidi="ar-SA"/>
      </w:rPr>
    </w:lvl>
    <w:lvl w:ilvl="7" w:tplc="3620DC08">
      <w:numFmt w:val="bullet"/>
      <w:lvlText w:val="•"/>
      <w:lvlJc w:val="left"/>
      <w:pPr>
        <w:ind w:left="8086" w:hanging="721"/>
      </w:pPr>
      <w:rPr>
        <w:rFonts w:hint="default"/>
        <w:lang w:val="es-ES" w:eastAsia="en-US" w:bidi="ar-SA"/>
      </w:rPr>
    </w:lvl>
    <w:lvl w:ilvl="8" w:tplc="A454C9C2">
      <w:numFmt w:val="bullet"/>
      <w:lvlText w:val="•"/>
      <w:lvlJc w:val="left"/>
      <w:pPr>
        <w:ind w:left="9064" w:hanging="721"/>
      </w:pPr>
      <w:rPr>
        <w:rFonts w:hint="default"/>
        <w:lang w:val="es-ES" w:eastAsia="en-US" w:bidi="ar-SA"/>
      </w:rPr>
    </w:lvl>
  </w:abstractNum>
  <w:abstractNum w:abstractNumId="4" w15:restartNumberingAfterBreak="0">
    <w:nsid w:val="4C017785"/>
    <w:multiLevelType w:val="hybridMultilevel"/>
    <w:tmpl w:val="8C2E495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4EA6018F"/>
    <w:multiLevelType w:val="hybridMultilevel"/>
    <w:tmpl w:val="EE5ABB64"/>
    <w:lvl w:ilvl="0" w:tplc="8E50FFDA">
      <w:start w:val="1"/>
      <w:numFmt w:val="lowerLetter"/>
      <w:lvlText w:val="%1."/>
      <w:lvlJc w:val="left"/>
      <w:pPr>
        <w:ind w:left="1192" w:hanging="361"/>
      </w:pPr>
      <w:rPr>
        <w:rFonts w:asciiTheme="minorHAnsi" w:eastAsia="Microsoft Sans Serif" w:hAnsiTheme="minorHAnsi" w:cstheme="minorHAnsi" w:hint="default"/>
        <w:b w:val="0"/>
        <w:bCs w:val="0"/>
        <w:i w:val="0"/>
        <w:iCs w:val="0"/>
        <w:spacing w:val="-1"/>
        <w:w w:val="100"/>
        <w:sz w:val="22"/>
        <w:szCs w:val="22"/>
        <w:lang w:val="es-ES" w:eastAsia="en-US" w:bidi="ar-SA"/>
      </w:rPr>
    </w:lvl>
    <w:lvl w:ilvl="1" w:tplc="3390935C">
      <w:numFmt w:val="bullet"/>
      <w:lvlText w:val="•"/>
      <w:lvlJc w:val="left"/>
      <w:pPr>
        <w:ind w:left="2182" w:hanging="361"/>
      </w:pPr>
      <w:rPr>
        <w:rFonts w:hint="default"/>
        <w:lang w:val="es-ES" w:eastAsia="en-US" w:bidi="ar-SA"/>
      </w:rPr>
    </w:lvl>
    <w:lvl w:ilvl="2" w:tplc="A4FE36E6">
      <w:numFmt w:val="bullet"/>
      <w:lvlText w:val="•"/>
      <w:lvlJc w:val="left"/>
      <w:pPr>
        <w:ind w:left="3164" w:hanging="361"/>
      </w:pPr>
      <w:rPr>
        <w:rFonts w:hint="default"/>
        <w:lang w:val="es-ES" w:eastAsia="en-US" w:bidi="ar-SA"/>
      </w:rPr>
    </w:lvl>
    <w:lvl w:ilvl="3" w:tplc="831C614C">
      <w:numFmt w:val="bullet"/>
      <w:lvlText w:val="•"/>
      <w:lvlJc w:val="left"/>
      <w:pPr>
        <w:ind w:left="4146" w:hanging="361"/>
      </w:pPr>
      <w:rPr>
        <w:rFonts w:hint="default"/>
        <w:lang w:val="es-ES" w:eastAsia="en-US" w:bidi="ar-SA"/>
      </w:rPr>
    </w:lvl>
    <w:lvl w:ilvl="4" w:tplc="39E6AB04">
      <w:numFmt w:val="bullet"/>
      <w:lvlText w:val="•"/>
      <w:lvlJc w:val="left"/>
      <w:pPr>
        <w:ind w:left="5128" w:hanging="361"/>
      </w:pPr>
      <w:rPr>
        <w:rFonts w:hint="default"/>
        <w:lang w:val="es-ES" w:eastAsia="en-US" w:bidi="ar-SA"/>
      </w:rPr>
    </w:lvl>
    <w:lvl w:ilvl="5" w:tplc="61824CF0">
      <w:numFmt w:val="bullet"/>
      <w:lvlText w:val="•"/>
      <w:lvlJc w:val="left"/>
      <w:pPr>
        <w:ind w:left="6110" w:hanging="361"/>
      </w:pPr>
      <w:rPr>
        <w:rFonts w:hint="default"/>
        <w:lang w:val="es-ES" w:eastAsia="en-US" w:bidi="ar-SA"/>
      </w:rPr>
    </w:lvl>
    <w:lvl w:ilvl="6" w:tplc="FE2C99F0">
      <w:numFmt w:val="bullet"/>
      <w:lvlText w:val="•"/>
      <w:lvlJc w:val="left"/>
      <w:pPr>
        <w:ind w:left="7092" w:hanging="361"/>
      </w:pPr>
      <w:rPr>
        <w:rFonts w:hint="default"/>
        <w:lang w:val="es-ES" w:eastAsia="en-US" w:bidi="ar-SA"/>
      </w:rPr>
    </w:lvl>
    <w:lvl w:ilvl="7" w:tplc="3C3AC7A8">
      <w:numFmt w:val="bullet"/>
      <w:lvlText w:val="•"/>
      <w:lvlJc w:val="left"/>
      <w:pPr>
        <w:ind w:left="8074" w:hanging="361"/>
      </w:pPr>
      <w:rPr>
        <w:rFonts w:hint="default"/>
        <w:lang w:val="es-ES" w:eastAsia="en-US" w:bidi="ar-SA"/>
      </w:rPr>
    </w:lvl>
    <w:lvl w:ilvl="8" w:tplc="ECD07EF2">
      <w:numFmt w:val="bullet"/>
      <w:lvlText w:val="•"/>
      <w:lvlJc w:val="left"/>
      <w:pPr>
        <w:ind w:left="9056" w:hanging="361"/>
      </w:pPr>
      <w:rPr>
        <w:rFonts w:hint="default"/>
        <w:lang w:val="es-ES" w:eastAsia="en-US" w:bidi="ar-SA"/>
      </w:rPr>
    </w:lvl>
  </w:abstractNum>
  <w:abstractNum w:abstractNumId="6" w15:restartNumberingAfterBreak="0">
    <w:nsid w:val="52693E68"/>
    <w:multiLevelType w:val="hybridMultilevel"/>
    <w:tmpl w:val="83C6BF08"/>
    <w:lvl w:ilvl="0" w:tplc="77CE8B18">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53117BAA"/>
    <w:multiLevelType w:val="hybridMultilevel"/>
    <w:tmpl w:val="5678AF56"/>
    <w:lvl w:ilvl="0" w:tplc="E6CCA03E">
      <w:start w:val="1"/>
      <w:numFmt w:val="decimal"/>
      <w:lvlText w:val="%1."/>
      <w:lvlJc w:val="left"/>
      <w:pPr>
        <w:ind w:left="1116" w:hanging="284"/>
      </w:pPr>
      <w:rPr>
        <w:rFonts w:asciiTheme="minorHAnsi" w:eastAsia="Arial" w:hAnsiTheme="minorHAnsi" w:cstheme="minorHAnsi" w:hint="default"/>
        <w:b/>
        <w:bCs/>
        <w:i w:val="0"/>
        <w:iCs w:val="0"/>
        <w:spacing w:val="-1"/>
        <w:w w:val="100"/>
        <w:sz w:val="22"/>
        <w:szCs w:val="22"/>
        <w:lang w:val="es-ES" w:eastAsia="en-US" w:bidi="ar-SA"/>
      </w:rPr>
    </w:lvl>
    <w:lvl w:ilvl="1" w:tplc="3CE461EC">
      <w:numFmt w:val="bullet"/>
      <w:lvlText w:val="☐"/>
      <w:lvlJc w:val="left"/>
      <w:pPr>
        <w:ind w:left="1536" w:hanging="344"/>
      </w:pPr>
      <w:rPr>
        <w:rFonts w:ascii="MS Gothic" w:eastAsia="MS Gothic" w:hAnsi="MS Gothic" w:cs="MS Gothic" w:hint="default"/>
        <w:b w:val="0"/>
        <w:bCs w:val="0"/>
        <w:i w:val="0"/>
        <w:iCs w:val="0"/>
        <w:spacing w:val="0"/>
        <w:w w:val="100"/>
        <w:sz w:val="28"/>
        <w:szCs w:val="28"/>
        <w:lang w:val="es-ES" w:eastAsia="en-US" w:bidi="ar-SA"/>
      </w:rPr>
    </w:lvl>
    <w:lvl w:ilvl="2" w:tplc="0F464F58">
      <w:numFmt w:val="bullet"/>
      <w:lvlText w:val="•"/>
      <w:lvlJc w:val="left"/>
      <w:pPr>
        <w:ind w:left="2593" w:hanging="344"/>
      </w:pPr>
      <w:rPr>
        <w:rFonts w:hint="default"/>
        <w:lang w:val="es-ES" w:eastAsia="en-US" w:bidi="ar-SA"/>
      </w:rPr>
    </w:lvl>
    <w:lvl w:ilvl="3" w:tplc="5F467E2E">
      <w:numFmt w:val="bullet"/>
      <w:lvlText w:val="•"/>
      <w:lvlJc w:val="left"/>
      <w:pPr>
        <w:ind w:left="3646" w:hanging="344"/>
      </w:pPr>
      <w:rPr>
        <w:rFonts w:hint="default"/>
        <w:lang w:val="es-ES" w:eastAsia="en-US" w:bidi="ar-SA"/>
      </w:rPr>
    </w:lvl>
    <w:lvl w:ilvl="4" w:tplc="4702712E">
      <w:numFmt w:val="bullet"/>
      <w:lvlText w:val="•"/>
      <w:lvlJc w:val="left"/>
      <w:pPr>
        <w:ind w:left="4700" w:hanging="344"/>
      </w:pPr>
      <w:rPr>
        <w:rFonts w:hint="default"/>
        <w:lang w:val="es-ES" w:eastAsia="en-US" w:bidi="ar-SA"/>
      </w:rPr>
    </w:lvl>
    <w:lvl w:ilvl="5" w:tplc="70863BDC">
      <w:numFmt w:val="bullet"/>
      <w:lvlText w:val="•"/>
      <w:lvlJc w:val="left"/>
      <w:pPr>
        <w:ind w:left="5753" w:hanging="344"/>
      </w:pPr>
      <w:rPr>
        <w:rFonts w:hint="default"/>
        <w:lang w:val="es-ES" w:eastAsia="en-US" w:bidi="ar-SA"/>
      </w:rPr>
    </w:lvl>
    <w:lvl w:ilvl="6" w:tplc="E4C85F66">
      <w:numFmt w:val="bullet"/>
      <w:lvlText w:val="•"/>
      <w:lvlJc w:val="left"/>
      <w:pPr>
        <w:ind w:left="6806" w:hanging="344"/>
      </w:pPr>
      <w:rPr>
        <w:rFonts w:hint="default"/>
        <w:lang w:val="es-ES" w:eastAsia="en-US" w:bidi="ar-SA"/>
      </w:rPr>
    </w:lvl>
    <w:lvl w:ilvl="7" w:tplc="330262F2">
      <w:numFmt w:val="bullet"/>
      <w:lvlText w:val="•"/>
      <w:lvlJc w:val="left"/>
      <w:pPr>
        <w:ind w:left="7860" w:hanging="344"/>
      </w:pPr>
      <w:rPr>
        <w:rFonts w:hint="default"/>
        <w:lang w:val="es-ES" w:eastAsia="en-US" w:bidi="ar-SA"/>
      </w:rPr>
    </w:lvl>
    <w:lvl w:ilvl="8" w:tplc="5D9CB846">
      <w:numFmt w:val="bullet"/>
      <w:lvlText w:val="•"/>
      <w:lvlJc w:val="left"/>
      <w:pPr>
        <w:ind w:left="8913" w:hanging="344"/>
      </w:pPr>
      <w:rPr>
        <w:rFonts w:hint="default"/>
        <w:lang w:val="es-ES" w:eastAsia="en-US" w:bidi="ar-SA"/>
      </w:rPr>
    </w:lvl>
  </w:abstractNum>
  <w:abstractNum w:abstractNumId="8" w15:restartNumberingAfterBreak="0">
    <w:nsid w:val="571B641B"/>
    <w:multiLevelType w:val="hybridMultilevel"/>
    <w:tmpl w:val="8486A3A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706F33FB"/>
    <w:multiLevelType w:val="hybridMultilevel"/>
    <w:tmpl w:val="C4A803A6"/>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7527232A"/>
    <w:multiLevelType w:val="hybridMultilevel"/>
    <w:tmpl w:val="8B722CF4"/>
    <w:lvl w:ilvl="0" w:tplc="D5FCBB9C">
      <w:numFmt w:val="bullet"/>
      <w:lvlText w:val=""/>
      <w:lvlJc w:val="left"/>
      <w:pPr>
        <w:ind w:left="1499" w:hanging="361"/>
      </w:pPr>
      <w:rPr>
        <w:rFonts w:ascii="Wingdings" w:eastAsia="Wingdings" w:hAnsi="Wingdings" w:cs="Wingdings" w:hint="default"/>
        <w:b w:val="0"/>
        <w:bCs w:val="0"/>
        <w:i w:val="0"/>
        <w:iCs w:val="0"/>
        <w:spacing w:val="0"/>
        <w:w w:val="100"/>
        <w:sz w:val="22"/>
        <w:szCs w:val="22"/>
        <w:lang w:val="es-ES" w:eastAsia="en-US" w:bidi="ar-SA"/>
      </w:rPr>
    </w:lvl>
    <w:lvl w:ilvl="1" w:tplc="D6B8C74E">
      <w:numFmt w:val="bullet"/>
      <w:lvlText w:val="•"/>
      <w:lvlJc w:val="left"/>
      <w:pPr>
        <w:ind w:left="2452" w:hanging="361"/>
      </w:pPr>
      <w:rPr>
        <w:rFonts w:hint="default"/>
        <w:lang w:val="es-ES" w:eastAsia="en-US" w:bidi="ar-SA"/>
      </w:rPr>
    </w:lvl>
    <w:lvl w:ilvl="2" w:tplc="AE4ADD88">
      <w:numFmt w:val="bullet"/>
      <w:lvlText w:val="•"/>
      <w:lvlJc w:val="left"/>
      <w:pPr>
        <w:ind w:left="3404" w:hanging="361"/>
      </w:pPr>
      <w:rPr>
        <w:rFonts w:hint="default"/>
        <w:lang w:val="es-ES" w:eastAsia="en-US" w:bidi="ar-SA"/>
      </w:rPr>
    </w:lvl>
    <w:lvl w:ilvl="3" w:tplc="4F583C44">
      <w:numFmt w:val="bullet"/>
      <w:lvlText w:val="•"/>
      <w:lvlJc w:val="left"/>
      <w:pPr>
        <w:ind w:left="4356" w:hanging="361"/>
      </w:pPr>
      <w:rPr>
        <w:rFonts w:hint="default"/>
        <w:lang w:val="es-ES" w:eastAsia="en-US" w:bidi="ar-SA"/>
      </w:rPr>
    </w:lvl>
    <w:lvl w:ilvl="4" w:tplc="75FE0056">
      <w:numFmt w:val="bullet"/>
      <w:lvlText w:val="•"/>
      <w:lvlJc w:val="left"/>
      <w:pPr>
        <w:ind w:left="5308" w:hanging="361"/>
      </w:pPr>
      <w:rPr>
        <w:rFonts w:hint="default"/>
        <w:lang w:val="es-ES" w:eastAsia="en-US" w:bidi="ar-SA"/>
      </w:rPr>
    </w:lvl>
    <w:lvl w:ilvl="5" w:tplc="4AF409C8">
      <w:numFmt w:val="bullet"/>
      <w:lvlText w:val="•"/>
      <w:lvlJc w:val="left"/>
      <w:pPr>
        <w:ind w:left="6260" w:hanging="361"/>
      </w:pPr>
      <w:rPr>
        <w:rFonts w:hint="default"/>
        <w:lang w:val="es-ES" w:eastAsia="en-US" w:bidi="ar-SA"/>
      </w:rPr>
    </w:lvl>
    <w:lvl w:ilvl="6" w:tplc="BF4A06D6">
      <w:numFmt w:val="bullet"/>
      <w:lvlText w:val="•"/>
      <w:lvlJc w:val="left"/>
      <w:pPr>
        <w:ind w:left="7212" w:hanging="361"/>
      </w:pPr>
      <w:rPr>
        <w:rFonts w:hint="default"/>
        <w:lang w:val="es-ES" w:eastAsia="en-US" w:bidi="ar-SA"/>
      </w:rPr>
    </w:lvl>
    <w:lvl w:ilvl="7" w:tplc="7E62FAC6">
      <w:numFmt w:val="bullet"/>
      <w:lvlText w:val="•"/>
      <w:lvlJc w:val="left"/>
      <w:pPr>
        <w:ind w:left="8164" w:hanging="361"/>
      </w:pPr>
      <w:rPr>
        <w:rFonts w:hint="default"/>
        <w:lang w:val="es-ES" w:eastAsia="en-US" w:bidi="ar-SA"/>
      </w:rPr>
    </w:lvl>
    <w:lvl w:ilvl="8" w:tplc="22FA3288">
      <w:numFmt w:val="bullet"/>
      <w:lvlText w:val="•"/>
      <w:lvlJc w:val="left"/>
      <w:pPr>
        <w:ind w:left="9116" w:hanging="361"/>
      </w:pPr>
      <w:rPr>
        <w:rFonts w:hint="default"/>
        <w:lang w:val="es-ES" w:eastAsia="en-US" w:bidi="ar-SA"/>
      </w:rPr>
    </w:lvl>
  </w:abstractNum>
  <w:abstractNum w:abstractNumId="11" w15:restartNumberingAfterBreak="0">
    <w:nsid w:val="75F17728"/>
    <w:multiLevelType w:val="hybridMultilevel"/>
    <w:tmpl w:val="0B6A67A8"/>
    <w:lvl w:ilvl="0" w:tplc="037AB168">
      <w:numFmt w:val="bullet"/>
      <w:lvlText w:val=""/>
      <w:lvlJc w:val="left"/>
      <w:pPr>
        <w:ind w:left="787" w:hanging="718"/>
      </w:pPr>
      <w:rPr>
        <w:rFonts w:ascii="Wingdings" w:eastAsia="Wingdings" w:hAnsi="Wingdings" w:cs="Wingdings" w:hint="default"/>
        <w:b w:val="0"/>
        <w:bCs w:val="0"/>
        <w:i w:val="0"/>
        <w:iCs w:val="0"/>
        <w:spacing w:val="0"/>
        <w:w w:val="99"/>
        <w:sz w:val="20"/>
        <w:szCs w:val="20"/>
        <w:lang w:val="es-ES" w:eastAsia="en-US" w:bidi="ar-SA"/>
      </w:rPr>
    </w:lvl>
    <w:lvl w:ilvl="1" w:tplc="668A2052">
      <w:numFmt w:val="bullet"/>
      <w:lvlText w:val="•"/>
      <w:lvlJc w:val="left"/>
      <w:pPr>
        <w:ind w:left="1713" w:hanging="718"/>
      </w:pPr>
      <w:rPr>
        <w:rFonts w:hint="default"/>
        <w:lang w:val="es-ES" w:eastAsia="en-US" w:bidi="ar-SA"/>
      </w:rPr>
    </w:lvl>
    <w:lvl w:ilvl="2" w:tplc="2B36068E">
      <w:numFmt w:val="bullet"/>
      <w:lvlText w:val="•"/>
      <w:lvlJc w:val="left"/>
      <w:pPr>
        <w:ind w:left="2646" w:hanging="718"/>
      </w:pPr>
      <w:rPr>
        <w:rFonts w:hint="default"/>
        <w:lang w:val="es-ES" w:eastAsia="en-US" w:bidi="ar-SA"/>
      </w:rPr>
    </w:lvl>
    <w:lvl w:ilvl="3" w:tplc="EA28BA46">
      <w:numFmt w:val="bullet"/>
      <w:lvlText w:val="•"/>
      <w:lvlJc w:val="left"/>
      <w:pPr>
        <w:ind w:left="3580" w:hanging="718"/>
      </w:pPr>
      <w:rPr>
        <w:rFonts w:hint="default"/>
        <w:lang w:val="es-ES" w:eastAsia="en-US" w:bidi="ar-SA"/>
      </w:rPr>
    </w:lvl>
    <w:lvl w:ilvl="4" w:tplc="9960749C">
      <w:numFmt w:val="bullet"/>
      <w:lvlText w:val="•"/>
      <w:lvlJc w:val="left"/>
      <w:pPr>
        <w:ind w:left="4513" w:hanging="718"/>
      </w:pPr>
      <w:rPr>
        <w:rFonts w:hint="default"/>
        <w:lang w:val="es-ES" w:eastAsia="en-US" w:bidi="ar-SA"/>
      </w:rPr>
    </w:lvl>
    <w:lvl w:ilvl="5" w:tplc="2592CA3E">
      <w:numFmt w:val="bullet"/>
      <w:lvlText w:val="•"/>
      <w:lvlJc w:val="left"/>
      <w:pPr>
        <w:ind w:left="5446" w:hanging="718"/>
      </w:pPr>
      <w:rPr>
        <w:rFonts w:hint="default"/>
        <w:lang w:val="es-ES" w:eastAsia="en-US" w:bidi="ar-SA"/>
      </w:rPr>
    </w:lvl>
    <w:lvl w:ilvl="6" w:tplc="440AAEC8">
      <w:numFmt w:val="bullet"/>
      <w:lvlText w:val="•"/>
      <w:lvlJc w:val="left"/>
      <w:pPr>
        <w:ind w:left="6380" w:hanging="718"/>
      </w:pPr>
      <w:rPr>
        <w:rFonts w:hint="default"/>
        <w:lang w:val="es-ES" w:eastAsia="en-US" w:bidi="ar-SA"/>
      </w:rPr>
    </w:lvl>
    <w:lvl w:ilvl="7" w:tplc="A7CCF07E">
      <w:numFmt w:val="bullet"/>
      <w:lvlText w:val="•"/>
      <w:lvlJc w:val="left"/>
      <w:pPr>
        <w:ind w:left="7313" w:hanging="718"/>
      </w:pPr>
      <w:rPr>
        <w:rFonts w:hint="default"/>
        <w:lang w:val="es-ES" w:eastAsia="en-US" w:bidi="ar-SA"/>
      </w:rPr>
    </w:lvl>
    <w:lvl w:ilvl="8" w:tplc="96CA6504">
      <w:numFmt w:val="bullet"/>
      <w:lvlText w:val="•"/>
      <w:lvlJc w:val="left"/>
      <w:pPr>
        <w:ind w:left="8246" w:hanging="718"/>
      </w:pPr>
      <w:rPr>
        <w:rFonts w:hint="default"/>
        <w:lang w:val="es-ES" w:eastAsia="en-US" w:bidi="ar-SA"/>
      </w:rPr>
    </w:lvl>
  </w:abstractNum>
  <w:abstractNum w:abstractNumId="12" w15:restartNumberingAfterBreak="0">
    <w:nsid w:val="77B8264E"/>
    <w:multiLevelType w:val="hybridMultilevel"/>
    <w:tmpl w:val="5090199E"/>
    <w:lvl w:ilvl="0" w:tplc="0C0A0003">
      <w:start w:val="1"/>
      <w:numFmt w:val="bullet"/>
      <w:lvlText w:val="o"/>
      <w:lvlJc w:val="left"/>
      <w:pPr>
        <w:ind w:left="1776" w:hanging="360"/>
      </w:pPr>
      <w:rPr>
        <w:rFonts w:ascii="Courier New" w:hAnsi="Courier New" w:cs="Courier New" w:hint="default"/>
      </w:rPr>
    </w:lvl>
    <w:lvl w:ilvl="1" w:tplc="0C0A0003" w:tentative="1">
      <w:start w:val="1"/>
      <w:numFmt w:val="bullet"/>
      <w:lvlText w:val="o"/>
      <w:lvlJc w:val="left"/>
      <w:pPr>
        <w:ind w:left="2496" w:hanging="360"/>
      </w:pPr>
      <w:rPr>
        <w:rFonts w:ascii="Courier New" w:hAnsi="Courier New" w:cs="Courier New" w:hint="default"/>
      </w:rPr>
    </w:lvl>
    <w:lvl w:ilvl="2" w:tplc="0C0A0005" w:tentative="1">
      <w:start w:val="1"/>
      <w:numFmt w:val="bullet"/>
      <w:lvlText w:val=""/>
      <w:lvlJc w:val="left"/>
      <w:pPr>
        <w:ind w:left="3216" w:hanging="360"/>
      </w:pPr>
      <w:rPr>
        <w:rFonts w:ascii="Wingdings" w:hAnsi="Wingdings" w:hint="default"/>
      </w:rPr>
    </w:lvl>
    <w:lvl w:ilvl="3" w:tplc="0C0A0001" w:tentative="1">
      <w:start w:val="1"/>
      <w:numFmt w:val="bullet"/>
      <w:lvlText w:val=""/>
      <w:lvlJc w:val="left"/>
      <w:pPr>
        <w:ind w:left="3936" w:hanging="360"/>
      </w:pPr>
      <w:rPr>
        <w:rFonts w:ascii="Symbol" w:hAnsi="Symbol" w:hint="default"/>
      </w:rPr>
    </w:lvl>
    <w:lvl w:ilvl="4" w:tplc="0C0A0003" w:tentative="1">
      <w:start w:val="1"/>
      <w:numFmt w:val="bullet"/>
      <w:lvlText w:val="o"/>
      <w:lvlJc w:val="left"/>
      <w:pPr>
        <w:ind w:left="4656" w:hanging="360"/>
      </w:pPr>
      <w:rPr>
        <w:rFonts w:ascii="Courier New" w:hAnsi="Courier New" w:cs="Courier New" w:hint="default"/>
      </w:rPr>
    </w:lvl>
    <w:lvl w:ilvl="5" w:tplc="0C0A0005" w:tentative="1">
      <w:start w:val="1"/>
      <w:numFmt w:val="bullet"/>
      <w:lvlText w:val=""/>
      <w:lvlJc w:val="left"/>
      <w:pPr>
        <w:ind w:left="5376" w:hanging="360"/>
      </w:pPr>
      <w:rPr>
        <w:rFonts w:ascii="Wingdings" w:hAnsi="Wingdings" w:hint="default"/>
      </w:rPr>
    </w:lvl>
    <w:lvl w:ilvl="6" w:tplc="0C0A0001" w:tentative="1">
      <w:start w:val="1"/>
      <w:numFmt w:val="bullet"/>
      <w:lvlText w:val=""/>
      <w:lvlJc w:val="left"/>
      <w:pPr>
        <w:ind w:left="6096" w:hanging="360"/>
      </w:pPr>
      <w:rPr>
        <w:rFonts w:ascii="Symbol" w:hAnsi="Symbol" w:hint="default"/>
      </w:rPr>
    </w:lvl>
    <w:lvl w:ilvl="7" w:tplc="0C0A0003" w:tentative="1">
      <w:start w:val="1"/>
      <w:numFmt w:val="bullet"/>
      <w:lvlText w:val="o"/>
      <w:lvlJc w:val="left"/>
      <w:pPr>
        <w:ind w:left="6816" w:hanging="360"/>
      </w:pPr>
      <w:rPr>
        <w:rFonts w:ascii="Courier New" w:hAnsi="Courier New" w:cs="Courier New" w:hint="default"/>
      </w:rPr>
    </w:lvl>
    <w:lvl w:ilvl="8" w:tplc="0C0A0005" w:tentative="1">
      <w:start w:val="1"/>
      <w:numFmt w:val="bullet"/>
      <w:lvlText w:val=""/>
      <w:lvlJc w:val="left"/>
      <w:pPr>
        <w:ind w:left="7536" w:hanging="360"/>
      </w:pPr>
      <w:rPr>
        <w:rFonts w:ascii="Wingdings" w:hAnsi="Wingdings" w:hint="default"/>
      </w:rPr>
    </w:lvl>
  </w:abstractNum>
  <w:num w:numId="1" w16cid:durableId="1683317333">
    <w:abstractNumId w:val="12"/>
  </w:num>
  <w:num w:numId="2" w16cid:durableId="1897740527">
    <w:abstractNumId w:val="0"/>
  </w:num>
  <w:num w:numId="3" w16cid:durableId="1354383041">
    <w:abstractNumId w:val="3"/>
  </w:num>
  <w:num w:numId="4" w16cid:durableId="549730222">
    <w:abstractNumId w:val="10"/>
  </w:num>
  <w:num w:numId="5" w16cid:durableId="1976595853">
    <w:abstractNumId w:val="2"/>
  </w:num>
  <w:num w:numId="6" w16cid:durableId="1400589076">
    <w:abstractNumId w:val="5"/>
  </w:num>
  <w:num w:numId="7" w16cid:durableId="1173104554">
    <w:abstractNumId w:val="11"/>
  </w:num>
  <w:num w:numId="8" w16cid:durableId="436367238">
    <w:abstractNumId w:val="9"/>
  </w:num>
  <w:num w:numId="9" w16cid:durableId="1110395746">
    <w:abstractNumId w:val="7"/>
  </w:num>
  <w:num w:numId="10" w16cid:durableId="997617809">
    <w:abstractNumId w:val="6"/>
  </w:num>
  <w:num w:numId="11" w16cid:durableId="586688939">
    <w:abstractNumId w:val="4"/>
  </w:num>
  <w:num w:numId="12" w16cid:durableId="413598464">
    <w:abstractNumId w:val="8"/>
  </w:num>
  <w:num w:numId="13" w16cid:durableId="19088764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6B25"/>
    <w:rsid w:val="00010316"/>
    <w:rsid w:val="00042C95"/>
    <w:rsid w:val="000666EF"/>
    <w:rsid w:val="000B4A82"/>
    <w:rsid w:val="000B4E32"/>
    <w:rsid w:val="000C0022"/>
    <w:rsid w:val="000D35EA"/>
    <w:rsid w:val="00122AF7"/>
    <w:rsid w:val="00141759"/>
    <w:rsid w:val="00145029"/>
    <w:rsid w:val="00150712"/>
    <w:rsid w:val="00151C28"/>
    <w:rsid w:val="0016437B"/>
    <w:rsid w:val="001A531F"/>
    <w:rsid w:val="001B7A3D"/>
    <w:rsid w:val="001C267F"/>
    <w:rsid w:val="001C2C11"/>
    <w:rsid w:val="001C3FAB"/>
    <w:rsid w:val="001F2F81"/>
    <w:rsid w:val="00241DA7"/>
    <w:rsid w:val="002D515C"/>
    <w:rsid w:val="002F7A38"/>
    <w:rsid w:val="003529E1"/>
    <w:rsid w:val="00362C60"/>
    <w:rsid w:val="003835F6"/>
    <w:rsid w:val="003968C6"/>
    <w:rsid w:val="00404888"/>
    <w:rsid w:val="00456D8B"/>
    <w:rsid w:val="00457421"/>
    <w:rsid w:val="00493B13"/>
    <w:rsid w:val="004C79C4"/>
    <w:rsid w:val="004C7B85"/>
    <w:rsid w:val="004E1748"/>
    <w:rsid w:val="0052287C"/>
    <w:rsid w:val="005332EF"/>
    <w:rsid w:val="00561170"/>
    <w:rsid w:val="0061475B"/>
    <w:rsid w:val="006D22F2"/>
    <w:rsid w:val="006E468A"/>
    <w:rsid w:val="006F70EA"/>
    <w:rsid w:val="007228B7"/>
    <w:rsid w:val="00733FB2"/>
    <w:rsid w:val="00762A04"/>
    <w:rsid w:val="00765453"/>
    <w:rsid w:val="007C39BB"/>
    <w:rsid w:val="008215D4"/>
    <w:rsid w:val="008339A4"/>
    <w:rsid w:val="00856FB7"/>
    <w:rsid w:val="00866E22"/>
    <w:rsid w:val="00881630"/>
    <w:rsid w:val="008B024B"/>
    <w:rsid w:val="008B32B0"/>
    <w:rsid w:val="008F156A"/>
    <w:rsid w:val="009144EB"/>
    <w:rsid w:val="00946E5A"/>
    <w:rsid w:val="00947A9C"/>
    <w:rsid w:val="009D5931"/>
    <w:rsid w:val="009E6ECD"/>
    <w:rsid w:val="00A17990"/>
    <w:rsid w:val="00A4572C"/>
    <w:rsid w:val="00A658C2"/>
    <w:rsid w:val="00A767B1"/>
    <w:rsid w:val="00AB4A67"/>
    <w:rsid w:val="00B6255F"/>
    <w:rsid w:val="00B87091"/>
    <w:rsid w:val="00BC4D98"/>
    <w:rsid w:val="00BF6B25"/>
    <w:rsid w:val="00C87F48"/>
    <w:rsid w:val="00CC0EE0"/>
    <w:rsid w:val="00CD0280"/>
    <w:rsid w:val="00CE4D88"/>
    <w:rsid w:val="00CE6694"/>
    <w:rsid w:val="00CF6910"/>
    <w:rsid w:val="00D97171"/>
    <w:rsid w:val="00DA06C0"/>
    <w:rsid w:val="00DB3DCE"/>
    <w:rsid w:val="00DD70CC"/>
    <w:rsid w:val="00E00DE9"/>
    <w:rsid w:val="00E0378C"/>
    <w:rsid w:val="00E86930"/>
    <w:rsid w:val="00EC1D8D"/>
    <w:rsid w:val="00F30580"/>
    <w:rsid w:val="00F336BA"/>
    <w:rsid w:val="00F74025"/>
    <w:rsid w:val="00FE558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519550"/>
  <w15:chartTrackingRefBased/>
  <w15:docId w15:val="{C093E9AE-653E-4603-9E50-52E31967B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Ttulo1">
    <w:name w:val="heading 1"/>
    <w:basedOn w:val="Normal"/>
    <w:next w:val="Normal"/>
    <w:link w:val="Ttulo1Car"/>
    <w:uiPriority w:val="9"/>
    <w:qFormat/>
    <w:rsid w:val="00946E5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946E5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unhideWhenUsed/>
    <w:qFormat/>
    <w:rsid w:val="00946E5A"/>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946E5A"/>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946E5A"/>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946E5A"/>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946E5A"/>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946E5A"/>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946E5A"/>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46E5A"/>
    <w:rPr>
      <w:rFonts w:asciiTheme="majorHAnsi" w:eastAsiaTheme="majorEastAsia" w:hAnsiTheme="majorHAnsi" w:cstheme="majorBidi"/>
      <w:color w:val="0F4761" w:themeColor="accent1" w:themeShade="BF"/>
      <w:sz w:val="40"/>
      <w:szCs w:val="40"/>
      <w:lang w:val="en-US"/>
    </w:rPr>
  </w:style>
  <w:style w:type="character" w:customStyle="1" w:styleId="Ttulo2Car">
    <w:name w:val="Título 2 Car"/>
    <w:basedOn w:val="Fuentedeprrafopredeter"/>
    <w:link w:val="Ttulo2"/>
    <w:uiPriority w:val="9"/>
    <w:semiHidden/>
    <w:rsid w:val="00946E5A"/>
    <w:rPr>
      <w:rFonts w:asciiTheme="majorHAnsi" w:eastAsiaTheme="majorEastAsia" w:hAnsiTheme="majorHAnsi" w:cstheme="majorBidi"/>
      <w:color w:val="0F4761" w:themeColor="accent1" w:themeShade="BF"/>
      <w:sz w:val="32"/>
      <w:szCs w:val="32"/>
      <w:lang w:val="en-US"/>
    </w:rPr>
  </w:style>
  <w:style w:type="character" w:customStyle="1" w:styleId="Ttulo3Car">
    <w:name w:val="Título 3 Car"/>
    <w:basedOn w:val="Fuentedeprrafopredeter"/>
    <w:link w:val="Ttulo3"/>
    <w:uiPriority w:val="9"/>
    <w:rsid w:val="00946E5A"/>
    <w:rPr>
      <w:rFonts w:eastAsiaTheme="majorEastAsia" w:cstheme="majorBidi"/>
      <w:color w:val="0F4761" w:themeColor="accent1" w:themeShade="BF"/>
      <w:sz w:val="28"/>
      <w:szCs w:val="28"/>
      <w:lang w:val="en-US"/>
    </w:rPr>
  </w:style>
  <w:style w:type="character" w:customStyle="1" w:styleId="Ttulo4Car">
    <w:name w:val="Título 4 Car"/>
    <w:basedOn w:val="Fuentedeprrafopredeter"/>
    <w:link w:val="Ttulo4"/>
    <w:uiPriority w:val="9"/>
    <w:semiHidden/>
    <w:rsid w:val="00946E5A"/>
    <w:rPr>
      <w:rFonts w:eastAsiaTheme="majorEastAsia" w:cstheme="majorBidi"/>
      <w:i/>
      <w:iCs/>
      <w:color w:val="0F4761" w:themeColor="accent1" w:themeShade="BF"/>
      <w:lang w:val="en-US"/>
    </w:rPr>
  </w:style>
  <w:style w:type="character" w:customStyle="1" w:styleId="Ttulo5Car">
    <w:name w:val="Título 5 Car"/>
    <w:basedOn w:val="Fuentedeprrafopredeter"/>
    <w:link w:val="Ttulo5"/>
    <w:uiPriority w:val="9"/>
    <w:semiHidden/>
    <w:rsid w:val="00946E5A"/>
    <w:rPr>
      <w:rFonts w:eastAsiaTheme="majorEastAsia" w:cstheme="majorBidi"/>
      <w:color w:val="0F4761" w:themeColor="accent1" w:themeShade="BF"/>
      <w:lang w:val="en-US"/>
    </w:rPr>
  </w:style>
  <w:style w:type="character" w:customStyle="1" w:styleId="Ttulo6Car">
    <w:name w:val="Título 6 Car"/>
    <w:basedOn w:val="Fuentedeprrafopredeter"/>
    <w:link w:val="Ttulo6"/>
    <w:uiPriority w:val="9"/>
    <w:semiHidden/>
    <w:rsid w:val="00946E5A"/>
    <w:rPr>
      <w:rFonts w:eastAsiaTheme="majorEastAsia" w:cstheme="majorBidi"/>
      <w:i/>
      <w:iCs/>
      <w:color w:val="595959" w:themeColor="text1" w:themeTint="A6"/>
      <w:lang w:val="en-US"/>
    </w:rPr>
  </w:style>
  <w:style w:type="character" w:customStyle="1" w:styleId="Ttulo7Car">
    <w:name w:val="Título 7 Car"/>
    <w:basedOn w:val="Fuentedeprrafopredeter"/>
    <w:link w:val="Ttulo7"/>
    <w:uiPriority w:val="9"/>
    <w:semiHidden/>
    <w:rsid w:val="00946E5A"/>
    <w:rPr>
      <w:rFonts w:eastAsiaTheme="majorEastAsia" w:cstheme="majorBidi"/>
      <w:color w:val="595959" w:themeColor="text1" w:themeTint="A6"/>
      <w:lang w:val="en-US"/>
    </w:rPr>
  </w:style>
  <w:style w:type="character" w:customStyle="1" w:styleId="Ttulo8Car">
    <w:name w:val="Título 8 Car"/>
    <w:basedOn w:val="Fuentedeprrafopredeter"/>
    <w:link w:val="Ttulo8"/>
    <w:uiPriority w:val="9"/>
    <w:semiHidden/>
    <w:rsid w:val="00946E5A"/>
    <w:rPr>
      <w:rFonts w:eastAsiaTheme="majorEastAsia" w:cstheme="majorBidi"/>
      <w:i/>
      <w:iCs/>
      <w:color w:val="272727" w:themeColor="text1" w:themeTint="D8"/>
      <w:lang w:val="en-US"/>
    </w:rPr>
  </w:style>
  <w:style w:type="character" w:customStyle="1" w:styleId="Ttulo9Car">
    <w:name w:val="Título 9 Car"/>
    <w:basedOn w:val="Fuentedeprrafopredeter"/>
    <w:link w:val="Ttulo9"/>
    <w:uiPriority w:val="9"/>
    <w:semiHidden/>
    <w:rsid w:val="00946E5A"/>
    <w:rPr>
      <w:rFonts w:eastAsiaTheme="majorEastAsia" w:cstheme="majorBidi"/>
      <w:color w:val="272727" w:themeColor="text1" w:themeTint="D8"/>
      <w:lang w:val="en-US"/>
    </w:rPr>
  </w:style>
  <w:style w:type="paragraph" w:styleId="Ttulo">
    <w:name w:val="Title"/>
    <w:basedOn w:val="Normal"/>
    <w:next w:val="Normal"/>
    <w:link w:val="TtuloCar"/>
    <w:uiPriority w:val="10"/>
    <w:qFormat/>
    <w:rsid w:val="00946E5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946E5A"/>
    <w:rPr>
      <w:rFonts w:asciiTheme="majorHAnsi" w:eastAsiaTheme="majorEastAsia" w:hAnsiTheme="majorHAnsi" w:cstheme="majorBidi"/>
      <w:spacing w:val="-10"/>
      <w:kern w:val="28"/>
      <w:sz w:val="56"/>
      <w:szCs w:val="56"/>
      <w:lang w:val="en-US"/>
    </w:rPr>
  </w:style>
  <w:style w:type="paragraph" w:styleId="Subttulo">
    <w:name w:val="Subtitle"/>
    <w:basedOn w:val="Normal"/>
    <w:next w:val="Normal"/>
    <w:link w:val="SubttuloCar"/>
    <w:uiPriority w:val="11"/>
    <w:qFormat/>
    <w:rsid w:val="00946E5A"/>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46E5A"/>
    <w:rPr>
      <w:rFonts w:eastAsiaTheme="majorEastAsia" w:cstheme="majorBidi"/>
      <w:color w:val="595959" w:themeColor="text1" w:themeTint="A6"/>
      <w:spacing w:val="15"/>
      <w:sz w:val="28"/>
      <w:szCs w:val="28"/>
      <w:lang w:val="en-US"/>
    </w:rPr>
  </w:style>
  <w:style w:type="paragraph" w:styleId="Cita">
    <w:name w:val="Quote"/>
    <w:basedOn w:val="Normal"/>
    <w:next w:val="Normal"/>
    <w:link w:val="CitaCar"/>
    <w:uiPriority w:val="29"/>
    <w:qFormat/>
    <w:rsid w:val="00946E5A"/>
    <w:pPr>
      <w:spacing w:before="160"/>
      <w:jc w:val="center"/>
    </w:pPr>
    <w:rPr>
      <w:i/>
      <w:iCs/>
      <w:color w:val="404040" w:themeColor="text1" w:themeTint="BF"/>
    </w:rPr>
  </w:style>
  <w:style w:type="character" w:customStyle="1" w:styleId="CitaCar">
    <w:name w:val="Cita Car"/>
    <w:basedOn w:val="Fuentedeprrafopredeter"/>
    <w:link w:val="Cita"/>
    <w:uiPriority w:val="29"/>
    <w:rsid w:val="00946E5A"/>
    <w:rPr>
      <w:i/>
      <w:iCs/>
      <w:color w:val="404040" w:themeColor="text1" w:themeTint="BF"/>
      <w:lang w:val="en-US"/>
    </w:rPr>
  </w:style>
  <w:style w:type="paragraph" w:styleId="Prrafodelista">
    <w:name w:val="List Paragraph"/>
    <w:basedOn w:val="Normal"/>
    <w:uiPriority w:val="34"/>
    <w:qFormat/>
    <w:rsid w:val="00946E5A"/>
    <w:pPr>
      <w:ind w:left="720"/>
      <w:contextualSpacing/>
    </w:pPr>
  </w:style>
  <w:style w:type="character" w:styleId="nfasisintenso">
    <w:name w:val="Intense Emphasis"/>
    <w:basedOn w:val="Fuentedeprrafopredeter"/>
    <w:uiPriority w:val="21"/>
    <w:qFormat/>
    <w:rsid w:val="00946E5A"/>
    <w:rPr>
      <w:i/>
      <w:iCs/>
      <w:color w:val="0F4761" w:themeColor="accent1" w:themeShade="BF"/>
    </w:rPr>
  </w:style>
  <w:style w:type="paragraph" w:styleId="Citadestacada">
    <w:name w:val="Intense Quote"/>
    <w:basedOn w:val="Normal"/>
    <w:next w:val="Normal"/>
    <w:link w:val="CitadestacadaCar"/>
    <w:uiPriority w:val="30"/>
    <w:qFormat/>
    <w:rsid w:val="00946E5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946E5A"/>
    <w:rPr>
      <w:i/>
      <w:iCs/>
      <w:color w:val="0F4761" w:themeColor="accent1" w:themeShade="BF"/>
      <w:lang w:val="en-US"/>
    </w:rPr>
  </w:style>
  <w:style w:type="character" w:styleId="Referenciaintensa">
    <w:name w:val="Intense Reference"/>
    <w:basedOn w:val="Fuentedeprrafopredeter"/>
    <w:uiPriority w:val="32"/>
    <w:qFormat/>
    <w:rsid w:val="00946E5A"/>
    <w:rPr>
      <w:b/>
      <w:bCs/>
      <w:smallCaps/>
      <w:color w:val="0F4761" w:themeColor="accent1" w:themeShade="BF"/>
      <w:spacing w:val="5"/>
    </w:rPr>
  </w:style>
  <w:style w:type="paragraph" w:styleId="Encabezado">
    <w:name w:val="header"/>
    <w:basedOn w:val="Normal"/>
    <w:link w:val="EncabezadoCar"/>
    <w:uiPriority w:val="99"/>
    <w:unhideWhenUsed/>
    <w:rsid w:val="009D5931"/>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9D5931"/>
    <w:rPr>
      <w:lang w:val="en-US"/>
    </w:rPr>
  </w:style>
  <w:style w:type="paragraph" w:styleId="Piedepgina">
    <w:name w:val="footer"/>
    <w:basedOn w:val="Normal"/>
    <w:link w:val="PiedepginaCar"/>
    <w:uiPriority w:val="99"/>
    <w:unhideWhenUsed/>
    <w:rsid w:val="009D5931"/>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9D5931"/>
    <w:rPr>
      <w:lang w:val="en-US"/>
    </w:rPr>
  </w:style>
  <w:style w:type="paragraph" w:styleId="Textoindependiente">
    <w:name w:val="Body Text"/>
    <w:basedOn w:val="Normal"/>
    <w:link w:val="TextoindependienteCar"/>
    <w:uiPriority w:val="1"/>
    <w:qFormat/>
    <w:rsid w:val="008B32B0"/>
    <w:pPr>
      <w:widowControl w:val="0"/>
      <w:autoSpaceDE w:val="0"/>
      <w:autoSpaceDN w:val="0"/>
      <w:spacing w:after="0" w:line="240" w:lineRule="auto"/>
    </w:pPr>
    <w:rPr>
      <w:rFonts w:ascii="Microsoft Sans Serif" w:eastAsia="Microsoft Sans Serif" w:hAnsi="Microsoft Sans Serif" w:cs="Microsoft Sans Serif"/>
      <w:kern w:val="0"/>
      <w:sz w:val="22"/>
      <w:szCs w:val="22"/>
      <w:lang w:val="es-ES"/>
      <w14:ligatures w14:val="none"/>
    </w:rPr>
  </w:style>
  <w:style w:type="character" w:customStyle="1" w:styleId="TextoindependienteCar">
    <w:name w:val="Texto independiente Car"/>
    <w:basedOn w:val="Fuentedeprrafopredeter"/>
    <w:link w:val="Textoindependiente"/>
    <w:uiPriority w:val="1"/>
    <w:rsid w:val="008B32B0"/>
    <w:rPr>
      <w:rFonts w:ascii="Microsoft Sans Serif" w:eastAsia="Microsoft Sans Serif" w:hAnsi="Microsoft Sans Serif" w:cs="Microsoft Sans Serif"/>
      <w:kern w:val="0"/>
      <w:sz w:val="22"/>
      <w:szCs w:val="22"/>
      <w14:ligatures w14:val="none"/>
    </w:rPr>
  </w:style>
  <w:style w:type="character" w:styleId="Hipervnculo">
    <w:name w:val="Hyperlink"/>
    <w:basedOn w:val="Fuentedeprrafopredeter"/>
    <w:uiPriority w:val="99"/>
    <w:unhideWhenUsed/>
    <w:rsid w:val="00881630"/>
    <w:rPr>
      <w:color w:val="467886" w:themeColor="hyperlink"/>
      <w:u w:val="single"/>
    </w:rPr>
  </w:style>
  <w:style w:type="character" w:styleId="Mencinsinresolver">
    <w:name w:val="Unresolved Mention"/>
    <w:basedOn w:val="Fuentedeprrafopredeter"/>
    <w:uiPriority w:val="99"/>
    <w:semiHidden/>
    <w:unhideWhenUsed/>
    <w:rsid w:val="00881630"/>
    <w:rPr>
      <w:color w:val="605E5C"/>
      <w:shd w:val="clear" w:color="auto" w:fill="E1DFDD"/>
    </w:rPr>
  </w:style>
  <w:style w:type="table" w:customStyle="1" w:styleId="TableNormal">
    <w:name w:val="Table Normal"/>
    <w:uiPriority w:val="2"/>
    <w:semiHidden/>
    <w:unhideWhenUsed/>
    <w:qFormat/>
    <w:rsid w:val="006D22F2"/>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D22F2"/>
    <w:pPr>
      <w:widowControl w:val="0"/>
      <w:autoSpaceDE w:val="0"/>
      <w:autoSpaceDN w:val="0"/>
      <w:spacing w:after="0" w:line="240" w:lineRule="auto"/>
    </w:pPr>
    <w:rPr>
      <w:rFonts w:ascii="Arial MT" w:eastAsia="Arial MT" w:hAnsi="Arial MT" w:cs="Arial MT"/>
      <w:kern w:val="0"/>
      <w:sz w:val="22"/>
      <w:szCs w:val="22"/>
      <w:lang w:val="es-ES"/>
      <w14:ligatures w14:val="none"/>
    </w:rPr>
  </w:style>
  <w:style w:type="table" w:styleId="Tablaconcuadrcula">
    <w:name w:val="Table Grid"/>
    <w:basedOn w:val="Tablanormal"/>
    <w:uiPriority w:val="59"/>
    <w:rsid w:val="006D22F2"/>
    <w:pPr>
      <w:spacing w:after="0" w:line="240" w:lineRule="auto"/>
    </w:pPr>
    <w:rPr>
      <w:rFonts w:ascii="Calibri" w:eastAsia="Calibri" w:hAnsi="Calibri" w:cs="Times New Roman"/>
      <w:kern w:val="0"/>
      <w:sz w:val="20"/>
      <w:szCs w:val="20"/>
      <w:lang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contratacionpublica@mutua-intercomarcal.com"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5.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4.xml"/></Relationships>
</file>

<file path=word/_rels/header1.xml.rels><?xml version="1.0" encoding="UTF-8" standalone="yes"?>
<Relationships xmlns="http://schemas.openxmlformats.org/package/2006/relationships"><Relationship Id="rId3" Type="http://schemas.openxmlformats.org/officeDocument/2006/relationships/hyperlink" Target="http://www.mutua-intercomarcal.com/" TargetMode="External"/><Relationship Id="rId2" Type="http://schemas.openxmlformats.org/officeDocument/2006/relationships/hyperlink" Target="mailto:mutua@mutuaintercomarcal.com" TargetMode="External"/><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P:\CONTRATACION\2%20PROVEEDORES\1%20Seu%20Corporativa\Pruebas%20diagnosticas\2025LIC0061\ANEXOS_PCAP_v3.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2843838-677f-4807-9f44-d317a073989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7DF6B97EABE2B4B9714D9DC0D7054D5" ma:contentTypeVersion="6" ma:contentTypeDescription="Crear nuevo documento." ma:contentTypeScope="" ma:versionID="b3b8561bf5acc560c933e2a48f296244">
  <xsd:schema xmlns:xsd="http://www.w3.org/2001/XMLSchema" xmlns:xs="http://www.w3.org/2001/XMLSchema" xmlns:p="http://schemas.microsoft.com/office/2006/metadata/properties" xmlns:ns3="12843838-677f-4807-9f44-d317a0739893" targetNamespace="http://schemas.microsoft.com/office/2006/metadata/properties" ma:root="true" ma:fieldsID="9aeddc3c82e0e0c3c3b36663d5141ea8" ns3:_="">
    <xsd:import namespace="12843838-677f-4807-9f44-d317a0739893"/>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843838-677f-4807-9f44-d317a0739893"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3"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DF3B48-DDDC-42E4-BCD0-80DAEE4E656B}">
  <ds:schemaRefs>
    <ds:schemaRef ds:uri="http://schemas.microsoft.com/office/2006/metadata/properties"/>
    <ds:schemaRef ds:uri="http://schemas.microsoft.com/office/infopath/2007/PartnerControls"/>
    <ds:schemaRef ds:uri="12843838-677f-4807-9f44-d317a0739893"/>
  </ds:schemaRefs>
</ds:datastoreItem>
</file>

<file path=customXml/itemProps2.xml><?xml version="1.0" encoding="utf-8"?>
<ds:datastoreItem xmlns:ds="http://schemas.openxmlformats.org/officeDocument/2006/customXml" ds:itemID="{2C3F2949-A518-4EA9-A17B-55A9A72E47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843838-677f-4807-9f44-d317a07398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E6F0EB-1D1C-400F-86E5-4238DCB4A5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ANEXOS_PCAP_v3</Template>
  <TotalTime>58</TotalTime>
  <Pages>27</Pages>
  <Words>7872</Words>
  <Characters>43301</Characters>
  <Application>Microsoft Office Word</Application>
  <DocSecurity>0</DocSecurity>
  <Lines>360</Lines>
  <Paragraphs>102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Nuñez Garcia,  Susana</dc:creator>
  <cp:keywords/>
  <dc:description/>
  <cp:lastModifiedBy>Nuñez Garcia,  Susana</cp:lastModifiedBy>
  <cp:revision>2</cp:revision>
  <cp:lastPrinted>2025-06-16T10:23:00Z</cp:lastPrinted>
  <dcterms:created xsi:type="dcterms:W3CDTF">2026-01-16T08:20:00Z</dcterms:created>
  <dcterms:modified xsi:type="dcterms:W3CDTF">2026-01-16T10:16:00Z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0x010100F7DF6B97EABE2B4B9714D9DC0D7054D5</vt:lpwstr>
  </property>
</Properties>
</file>